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79D7732"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Pr>
          <w:b/>
          <w:i/>
          <w:noProof/>
          <w:sz w:val="28"/>
        </w:rPr>
        <w:tab/>
      </w:r>
      <w:r w:rsidR="00F4238B" w:rsidRPr="00F4238B">
        <w:rPr>
          <w:b/>
          <w:bCs/>
          <w:i/>
          <w:noProof/>
          <w:sz w:val="28"/>
        </w:rPr>
        <w:t>R2-25004</w:t>
      </w:r>
      <w:r w:rsidR="00F4238B">
        <w:rPr>
          <w:b/>
          <w:bCs/>
          <w:i/>
          <w:noProof/>
          <w:sz w:val="28"/>
        </w:rPr>
        <w:t>89</w:t>
      </w:r>
    </w:p>
    <w:p w14:paraId="7CB45193" w14:textId="15CEA070" w:rsidR="001E41F3" w:rsidRDefault="004F7F29" w:rsidP="00104230">
      <w:pPr>
        <w:pStyle w:val="CRCoverPage"/>
        <w:outlineLvl w:val="0"/>
        <w:rPr>
          <w:b/>
          <w:noProof/>
          <w:sz w:val="24"/>
        </w:rPr>
      </w:pPr>
      <w:r w:rsidRPr="004F7F29">
        <w:rPr>
          <w:b/>
          <w:noProof/>
          <w:sz w:val="24"/>
        </w:rPr>
        <w:t>Athens, Greece, 17 – 21 February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5EF585" w:rsidR="001E41F3" w:rsidRDefault="005B1C1C">
            <w:pPr>
              <w:pStyle w:val="CRCoverPage"/>
              <w:spacing w:after="0"/>
              <w:jc w:val="center"/>
              <w:rPr>
                <w:noProof/>
              </w:rPr>
            </w:pPr>
            <w:r w:rsidRPr="005B1C1C">
              <w:rPr>
                <w:b/>
                <w:noProof/>
                <w:color w:val="E36C0A" w:themeColor="accent6" w:themeShade="BF"/>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3CA35" w:rsidR="001E41F3" w:rsidRPr="00410371" w:rsidRDefault="005B1C1C"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2645" w:rsidR="001E41F3" w:rsidRPr="00410371" w:rsidRDefault="003C421D" w:rsidP="00547111">
            <w:pPr>
              <w:pStyle w:val="CRCoverPage"/>
              <w:spacing w:after="0"/>
              <w:rPr>
                <w:noProof/>
              </w:rPr>
            </w:pPr>
            <w:fldSimple w:instr=" DOCPROPERTY  Cr#  \* MERGEFORMAT ">
              <w:r>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836ED" w:rsidR="001E41F3" w:rsidRPr="00410371" w:rsidRDefault="005B1C1C">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8D2F8" w:rsidR="001E41F3" w:rsidRDefault="00330829">
            <w:pPr>
              <w:pStyle w:val="CRCoverPage"/>
              <w:spacing w:after="0"/>
              <w:ind w:left="100"/>
              <w:rPr>
                <w:noProof/>
              </w:rPr>
            </w:pPr>
            <w:r>
              <w:t xml:space="preserve">Introduction of </w:t>
            </w:r>
            <w:r w:rsidR="00F1145D">
              <w:t>XR Enhancements</w:t>
            </w:r>
            <w:r>
              <w:t xml:space="preserve">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22773" w:rsidR="001E41F3" w:rsidRDefault="00330829">
            <w:pPr>
              <w:pStyle w:val="CRCoverPage"/>
              <w:spacing w:after="0"/>
              <w:ind w:left="100"/>
              <w:rPr>
                <w:noProof/>
              </w:rPr>
            </w:pPr>
            <w:r w:rsidRPr="00330829">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561D7" w:rsidR="001E41F3" w:rsidRDefault="003D46D6">
            <w:pPr>
              <w:pStyle w:val="CRCoverPage"/>
              <w:spacing w:after="0"/>
              <w:ind w:left="100"/>
              <w:rPr>
                <w:noProof/>
              </w:rPr>
            </w:pPr>
            <w:r>
              <w:t>202</w:t>
            </w:r>
            <w:r w:rsidR="00810EBD">
              <w:t>5</w:t>
            </w:r>
            <w:r>
              <w:t>-</w:t>
            </w:r>
            <w:r w:rsidR="00810EB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15873" w:rsidR="001E41F3" w:rsidRDefault="00EE2CE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528F5" w:rsidR="001E41F3" w:rsidRDefault="008F2BA5">
            <w:pPr>
              <w:pStyle w:val="CRCoverPage"/>
              <w:spacing w:after="0"/>
              <w:ind w:left="100"/>
              <w:rPr>
                <w:noProof/>
              </w:rPr>
            </w:pPr>
            <w:r>
              <w:t>Rel-</w:t>
            </w:r>
            <w:r w:rsidR="00EE2C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10FA1204" w:rsidR="002F3E31" w:rsidRDefault="006860FE" w:rsidP="002F3E31">
            <w:pPr>
              <w:pStyle w:val="CRCoverPage"/>
              <w:spacing w:before="20" w:after="80"/>
              <w:ind w:left="102"/>
              <w:rPr>
                <w:noProof/>
              </w:rPr>
            </w:pPr>
            <w:r>
              <w:rPr>
                <w:noProof/>
              </w:rPr>
              <w:t>For the Phase 3 of XR Enhancements, the following was agreed:</w:t>
            </w:r>
          </w:p>
          <w:p w14:paraId="4044AEDE" w14:textId="7A967FA9" w:rsidR="002F3E31" w:rsidRDefault="00C16AB3" w:rsidP="002F3E31">
            <w:pPr>
              <w:pStyle w:val="CRCoverPage"/>
              <w:numPr>
                <w:ilvl w:val="0"/>
                <w:numId w:val="4"/>
              </w:numPr>
              <w:tabs>
                <w:tab w:val="left" w:pos="384"/>
              </w:tabs>
              <w:spacing w:before="20" w:after="80"/>
              <w:ind w:left="384" w:hanging="284"/>
              <w:rPr>
                <w:noProof/>
              </w:rPr>
            </w:pPr>
            <w:commentRangeStart w:id="1"/>
            <w:r>
              <w:rPr>
                <w:noProof/>
              </w:rPr>
              <w:t>By SA2</w:t>
            </w:r>
            <w:r w:rsidR="0022592C">
              <w:rPr>
                <w:noProof/>
              </w:rPr>
              <w:t xml:space="preserve"> (FFS)</w:t>
            </w:r>
            <w:r>
              <w:rPr>
                <w:noProof/>
              </w:rPr>
              <w:t>: provision of MMSID</w:t>
            </w:r>
            <w:r w:rsidR="0022592C">
              <w:rPr>
                <w:noProof/>
              </w:rPr>
              <w:t xml:space="preserve"> and</w:t>
            </w:r>
            <w:r>
              <w:rPr>
                <w:noProof/>
              </w:rPr>
              <w:t xml:space="preserve"> AL-FEC ratio </w:t>
            </w:r>
            <w:r w:rsidR="0022592C">
              <w:rPr>
                <w:noProof/>
              </w:rPr>
              <w:t xml:space="preserve">as </w:t>
            </w:r>
            <w:r w:rsidR="0022592C" w:rsidRPr="0022592C">
              <w:rPr>
                <w:noProof/>
              </w:rPr>
              <w:t>PDU Set QoS Parameters</w:t>
            </w:r>
            <w:r w:rsidR="00475EB4">
              <w:rPr>
                <w:noProof/>
              </w:rPr>
              <w:t xml:space="preserve"> a</w:t>
            </w:r>
            <w:r w:rsidR="0022592C">
              <w:rPr>
                <w:noProof/>
              </w:rPr>
              <w:t>s PDU Set information</w:t>
            </w:r>
            <w:commentRangeEnd w:id="1"/>
            <w:r w:rsidR="007328BD">
              <w:rPr>
                <w:rStyle w:val="CommentReference"/>
                <w:rFonts w:ascii="Times New Roman" w:hAnsi="Times New Roman"/>
              </w:rPr>
              <w:commentReference w:id="1"/>
            </w:r>
          </w:p>
          <w:p w14:paraId="65DE479C" w14:textId="31565397" w:rsidR="00AE4658" w:rsidRDefault="00AE4658" w:rsidP="002F3E31">
            <w:pPr>
              <w:pStyle w:val="CRCoverPage"/>
              <w:numPr>
                <w:ilvl w:val="0"/>
                <w:numId w:val="4"/>
              </w:numPr>
              <w:tabs>
                <w:tab w:val="left" w:pos="384"/>
              </w:tabs>
              <w:spacing w:before="20" w:after="80"/>
              <w:ind w:left="384" w:hanging="284"/>
              <w:rPr>
                <w:noProof/>
              </w:rPr>
            </w:pPr>
            <w:r>
              <w:rPr>
                <w:noProof/>
              </w:rPr>
              <w:t>By SA2: provision of TTNB</w:t>
            </w:r>
            <w:r w:rsidR="00475EB4">
              <w:rPr>
                <w:noProof/>
              </w:rPr>
              <w:t xml:space="preserve"> and Burst Size in GTP-U header</w:t>
            </w:r>
            <w:r w:rsidR="009D4348">
              <w:rPr>
                <w:noProof/>
              </w:rPr>
              <w:t>.</w:t>
            </w:r>
          </w:p>
          <w:p w14:paraId="7FD42F5A" w14:textId="5123CF8D" w:rsidR="001E41F3" w:rsidRDefault="001E7600" w:rsidP="002F3E31">
            <w:pPr>
              <w:pStyle w:val="CRCoverPage"/>
              <w:numPr>
                <w:ilvl w:val="0"/>
                <w:numId w:val="4"/>
              </w:numPr>
              <w:tabs>
                <w:tab w:val="left" w:pos="384"/>
              </w:tabs>
              <w:spacing w:before="20" w:after="80"/>
              <w:ind w:left="384" w:hanging="284"/>
              <w:rPr>
                <w:noProof/>
              </w:rPr>
            </w:pPr>
            <w:r>
              <w:rPr>
                <w:noProof/>
              </w:rPr>
              <w:t xml:space="preserve">A </w:t>
            </w:r>
            <w:commentRangeStart w:id="2"/>
            <w:r>
              <w:rPr>
                <w:noProof/>
              </w:rPr>
              <w:t xml:space="preserve">refined </w:t>
            </w:r>
            <w:commentRangeEnd w:id="2"/>
            <w:r w:rsidR="00616750">
              <w:rPr>
                <w:rStyle w:val="CommentReference"/>
                <w:rFonts w:ascii="Times New Roman" w:hAnsi="Times New Roman"/>
              </w:rPr>
              <w:commentReference w:id="2"/>
            </w:r>
            <w:r>
              <w:rPr>
                <w:noProof/>
              </w:rPr>
              <w:t xml:space="preserve">DSR to convey multiple pairs of </w:t>
            </w:r>
            <w:r w:rsidR="001E2DFF">
              <w:rPr>
                <w:noProof/>
              </w:rPr>
              <w:t xml:space="preserve">amount of data </w:t>
            </w:r>
            <w:r w:rsidR="00D0352A">
              <w:rPr>
                <w:noProof/>
              </w:rPr>
              <w:t xml:space="preserve">buffered </w:t>
            </w:r>
            <w:r w:rsidR="001E2DFF">
              <w:rPr>
                <w:noProof/>
              </w:rPr>
              <w:t>and shortest remaining time for that data</w:t>
            </w:r>
          </w:p>
          <w:p w14:paraId="2E518036" w14:textId="196E96A0" w:rsidR="00835361" w:rsidRDefault="007D6D5C" w:rsidP="002F3E31">
            <w:pPr>
              <w:pStyle w:val="CRCoverPage"/>
              <w:numPr>
                <w:ilvl w:val="0"/>
                <w:numId w:val="4"/>
              </w:numPr>
              <w:tabs>
                <w:tab w:val="left" w:pos="384"/>
              </w:tabs>
              <w:spacing w:before="20" w:after="80"/>
              <w:ind w:left="384" w:hanging="284"/>
              <w:rPr>
                <w:noProof/>
              </w:rPr>
            </w:pPr>
            <w:r>
              <w:rPr>
                <w:noProof/>
              </w:rPr>
              <w:t>In LCP, p</w:t>
            </w:r>
            <w:r w:rsidR="00D46955">
              <w:rPr>
                <w:noProof/>
              </w:rPr>
              <w:t>rioritis</w:t>
            </w:r>
            <w:r w:rsidR="00C9238F">
              <w:rPr>
                <w:noProof/>
              </w:rPr>
              <w:t>ation of</w:t>
            </w:r>
            <w:r w:rsidR="00D46955">
              <w:rPr>
                <w:noProof/>
              </w:rPr>
              <w:t xml:space="preserve"> </w:t>
            </w:r>
            <w:r w:rsidR="00364E8E">
              <w:rPr>
                <w:noProof/>
              </w:rPr>
              <w:t xml:space="preserve">with </w:t>
            </w:r>
            <w:r w:rsidR="00D46955">
              <w:rPr>
                <w:noProof/>
              </w:rPr>
              <w:t>data with remaining time before discard going below a configured threshold</w:t>
            </w:r>
          </w:p>
          <w:p w14:paraId="6F75B018" w14:textId="77777777" w:rsidR="00750198" w:rsidRDefault="00750198" w:rsidP="002F3E31">
            <w:pPr>
              <w:pStyle w:val="CRCoverPage"/>
              <w:numPr>
                <w:ilvl w:val="0"/>
                <w:numId w:val="4"/>
              </w:numPr>
              <w:tabs>
                <w:tab w:val="left" w:pos="384"/>
              </w:tabs>
              <w:spacing w:before="20" w:after="80"/>
              <w:ind w:left="384" w:hanging="284"/>
              <w:rPr>
                <w:noProof/>
              </w:rPr>
            </w:pPr>
            <w:r>
              <w:rPr>
                <w:noProof/>
              </w:rPr>
              <w:t>A rate control mechanism to cope with congestion</w:t>
            </w:r>
          </w:p>
          <w:p w14:paraId="37430925" w14:textId="77777777" w:rsidR="000A3243" w:rsidRDefault="000A3243" w:rsidP="002F3E31">
            <w:pPr>
              <w:pStyle w:val="CRCoverPage"/>
              <w:numPr>
                <w:ilvl w:val="0"/>
                <w:numId w:val="4"/>
              </w:numPr>
              <w:tabs>
                <w:tab w:val="left" w:pos="384"/>
              </w:tabs>
              <w:spacing w:before="20" w:after="80"/>
              <w:ind w:left="384" w:hanging="284"/>
              <w:rPr>
                <w:noProof/>
              </w:rPr>
            </w:pPr>
            <w:r>
              <w:rPr>
                <w:noProof/>
              </w:rPr>
              <w:t>For RLC</w:t>
            </w:r>
            <w:r w:rsidR="00A8728F">
              <w:rPr>
                <w:noProof/>
              </w:rPr>
              <w:t xml:space="preserve"> AM, new mechanisms to ensure timely RLC retransmissions and avoiding unnecessery RLC retransmisions.</w:t>
            </w:r>
          </w:p>
          <w:p w14:paraId="708AA7DE" w14:textId="2044B63C" w:rsidR="00A8728F" w:rsidRDefault="00A8728F" w:rsidP="002F3E31">
            <w:pPr>
              <w:pStyle w:val="CRCoverPage"/>
              <w:numPr>
                <w:ilvl w:val="0"/>
                <w:numId w:val="4"/>
              </w:numPr>
              <w:tabs>
                <w:tab w:val="left" w:pos="384"/>
              </w:tabs>
              <w:spacing w:before="20" w:after="80"/>
              <w:ind w:left="384" w:hanging="284"/>
              <w:rPr>
                <w:noProof/>
              </w:rPr>
            </w:pPr>
            <w:r>
              <w:rPr>
                <w:noProof/>
              </w:rPr>
              <w:t xml:space="preserve">Measurement gap handling enhancement </w:t>
            </w:r>
            <w:r w:rsidR="006817F2" w:rsidRPr="006817F2">
              <w:rPr>
                <w:noProof/>
              </w:rPr>
              <w:t>to enable transmission/reception in gaps/restrictions that are caused by RRM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62798C9F" w:rsidR="00A7618C" w:rsidRDefault="0058783E" w:rsidP="00A7618C">
            <w:pPr>
              <w:pStyle w:val="CRCoverPage"/>
              <w:spacing w:before="20" w:after="80"/>
              <w:ind w:left="100"/>
              <w:rPr>
                <w:noProof/>
              </w:rPr>
            </w:pPr>
            <w:r>
              <w:rPr>
                <w:noProof/>
              </w:rPr>
              <w:t>N</w:t>
            </w:r>
            <w:r w:rsidR="001B6EF5">
              <w:rPr>
                <w:noProof/>
              </w:rPr>
              <w:t xml:space="preserve">ew mechanims </w:t>
            </w:r>
            <w:r w:rsidR="00180C97">
              <w:rPr>
                <w:noProof/>
              </w:rPr>
              <w:t xml:space="preserve">for the Phase 3 of XR Enhancements are </w:t>
            </w:r>
            <w:r>
              <w:rPr>
                <w:noProof/>
              </w:rPr>
              <w:t>introduced</w:t>
            </w:r>
            <w:r w:rsidR="00180C97">
              <w:rPr>
                <w:noProof/>
              </w:rPr>
              <w:t>:</w:t>
            </w:r>
          </w:p>
          <w:p w14:paraId="5A93D831" w14:textId="309092BE" w:rsidR="00A7618C" w:rsidRDefault="0022592C" w:rsidP="00A7618C">
            <w:pPr>
              <w:pStyle w:val="CRCoverPage"/>
              <w:numPr>
                <w:ilvl w:val="0"/>
                <w:numId w:val="5"/>
              </w:numPr>
              <w:tabs>
                <w:tab w:val="left" w:pos="384"/>
              </w:tabs>
              <w:spacing w:before="20" w:after="80"/>
              <w:ind w:left="384" w:hanging="284"/>
              <w:rPr>
                <w:noProof/>
              </w:rPr>
            </w:pPr>
            <w:r>
              <w:rPr>
                <w:noProof/>
              </w:rPr>
              <w:t xml:space="preserve">(FFS) </w:t>
            </w:r>
            <w:r w:rsidR="00C96E41">
              <w:rPr>
                <w:noProof/>
              </w:rPr>
              <w:t>The provision of MMSID, AL-FEC and TTNB</w:t>
            </w:r>
          </w:p>
          <w:p w14:paraId="02581A19" w14:textId="0DAF1646" w:rsidR="001E41F3" w:rsidRDefault="0063560A" w:rsidP="003C3081">
            <w:pPr>
              <w:pStyle w:val="CRCoverPage"/>
              <w:numPr>
                <w:ilvl w:val="0"/>
                <w:numId w:val="5"/>
              </w:numPr>
              <w:tabs>
                <w:tab w:val="left" w:pos="384"/>
              </w:tabs>
              <w:spacing w:before="20" w:after="80"/>
              <w:ind w:left="384" w:hanging="284"/>
              <w:rPr>
                <w:noProof/>
              </w:rPr>
            </w:pPr>
            <w:r>
              <w:rPr>
                <w:noProof/>
              </w:rPr>
              <w:t>R</w:t>
            </w:r>
            <w:r w:rsidR="00C96E41">
              <w:rPr>
                <w:noProof/>
              </w:rPr>
              <w:t>efined DSR</w:t>
            </w:r>
          </w:p>
          <w:p w14:paraId="4452D0A2" w14:textId="77777777" w:rsidR="00C96E41" w:rsidRDefault="00C96E41" w:rsidP="003C3081">
            <w:pPr>
              <w:pStyle w:val="CRCoverPage"/>
              <w:numPr>
                <w:ilvl w:val="0"/>
                <w:numId w:val="5"/>
              </w:numPr>
              <w:tabs>
                <w:tab w:val="left" w:pos="384"/>
              </w:tabs>
              <w:spacing w:before="20" w:after="80"/>
              <w:ind w:left="384" w:hanging="284"/>
              <w:rPr>
                <w:noProof/>
              </w:rPr>
            </w:pPr>
            <w:r>
              <w:rPr>
                <w:noProof/>
              </w:rPr>
              <w:t>Delay-aware LCP</w:t>
            </w:r>
          </w:p>
          <w:p w14:paraId="1DC181E6" w14:textId="77777777" w:rsidR="007328BD" w:rsidRDefault="007328BD" w:rsidP="003C3081">
            <w:pPr>
              <w:pStyle w:val="CRCoverPage"/>
              <w:numPr>
                <w:ilvl w:val="0"/>
                <w:numId w:val="5"/>
              </w:numPr>
              <w:tabs>
                <w:tab w:val="left" w:pos="384"/>
              </w:tabs>
              <w:spacing w:before="20" w:after="80"/>
              <w:ind w:left="384" w:hanging="284"/>
              <w:rPr>
                <w:noProof/>
              </w:rPr>
            </w:pPr>
            <w:r>
              <w:rPr>
                <w:noProof/>
              </w:rPr>
              <w:t>Rate control mechanism</w:t>
            </w:r>
          </w:p>
          <w:p w14:paraId="2C54A5A6" w14:textId="504CC220" w:rsidR="007328BD" w:rsidRDefault="007328BD" w:rsidP="003C3081">
            <w:pPr>
              <w:pStyle w:val="CRCoverPage"/>
              <w:numPr>
                <w:ilvl w:val="0"/>
                <w:numId w:val="5"/>
              </w:numPr>
              <w:tabs>
                <w:tab w:val="left" w:pos="384"/>
              </w:tabs>
              <w:spacing w:before="20" w:after="80"/>
              <w:ind w:left="384" w:hanging="284"/>
              <w:rPr>
                <w:noProof/>
              </w:rPr>
            </w:pPr>
            <w:r>
              <w:rPr>
                <w:noProof/>
              </w:rPr>
              <w:t xml:space="preserve">RLC AM </w:t>
            </w:r>
            <w:r w:rsidR="0063560A">
              <w:rPr>
                <w:noProof/>
              </w:rPr>
              <w:t>e</w:t>
            </w:r>
            <w:r>
              <w:rPr>
                <w:noProof/>
              </w:rPr>
              <w:t>nhancements</w:t>
            </w:r>
          </w:p>
          <w:p w14:paraId="31C656EC" w14:textId="27A1943D" w:rsidR="007328BD" w:rsidRDefault="007328BD" w:rsidP="003C3081">
            <w:pPr>
              <w:pStyle w:val="CRCoverPage"/>
              <w:numPr>
                <w:ilvl w:val="0"/>
                <w:numId w:val="5"/>
              </w:numPr>
              <w:tabs>
                <w:tab w:val="left" w:pos="384"/>
              </w:tabs>
              <w:spacing w:before="20" w:after="80"/>
              <w:ind w:left="384" w:hanging="284"/>
              <w:rPr>
                <w:noProof/>
              </w:rPr>
            </w:pPr>
            <w:r>
              <w:rPr>
                <w:noProof/>
              </w:rPr>
              <w:t>Measurement gaps handling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D3329" w:rsidR="001E41F3" w:rsidRDefault="00180C97" w:rsidP="00F0219F">
            <w:pPr>
              <w:pStyle w:val="CRCoverPage"/>
              <w:spacing w:before="20" w:after="80"/>
              <w:ind w:left="102"/>
              <w:rPr>
                <w:noProof/>
              </w:rPr>
            </w:pPr>
            <w:r>
              <w:rPr>
                <w:noProof/>
              </w:rPr>
              <w:t xml:space="preserve">The new mechanims agreed for the Phase 3 of XR Enhancements </w:t>
            </w:r>
            <w:r w:rsidR="00F0219F">
              <w:rPr>
                <w:noProof/>
              </w:rPr>
              <w:t>are not</w:t>
            </w:r>
            <w:r>
              <w:rPr>
                <w:noProof/>
              </w:rPr>
              <w:t xml:space="preserve"> captured</w:t>
            </w:r>
            <w:r w:rsidR="00F0219F">
              <w:rPr>
                <w:noProof/>
              </w:rPr>
              <w:t xml:space="preserve"> in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D47DD" w:rsidR="001E41F3" w:rsidRDefault="00234C2E">
            <w:pPr>
              <w:pStyle w:val="CRCoverPage"/>
              <w:spacing w:after="0"/>
              <w:ind w:left="100"/>
              <w:rPr>
                <w:noProof/>
              </w:rPr>
            </w:pPr>
            <w:r>
              <w:rPr>
                <w:noProof/>
              </w:rPr>
              <w:t>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AE3F4" w:rsidR="001E41F3" w:rsidRDefault="00EE2C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5B1F4" w14:textId="77777777" w:rsidR="003C3081" w:rsidRDefault="00145D43">
            <w:pPr>
              <w:pStyle w:val="CRCoverPage"/>
              <w:spacing w:after="0"/>
              <w:ind w:left="99"/>
              <w:rPr>
                <w:noProof/>
              </w:rPr>
            </w:pPr>
            <w:r>
              <w:rPr>
                <w:noProof/>
              </w:rPr>
              <w:t xml:space="preserve">TS </w:t>
            </w:r>
            <w:r w:rsidR="003C3081">
              <w:rPr>
                <w:noProof/>
              </w:rPr>
              <w:t>38.321</w:t>
            </w:r>
            <w:r>
              <w:rPr>
                <w:noProof/>
              </w:rPr>
              <w:t xml:space="preserve"> CR </w:t>
            </w:r>
            <w:r w:rsidR="003C3081">
              <w:rPr>
                <w:noProof/>
              </w:rPr>
              <w:t>TBD</w:t>
            </w:r>
          </w:p>
          <w:p w14:paraId="31F86770" w14:textId="77777777" w:rsidR="003C3081" w:rsidRDefault="003C3081" w:rsidP="003C3081">
            <w:pPr>
              <w:pStyle w:val="CRCoverPage"/>
              <w:spacing w:after="0"/>
              <w:ind w:left="99"/>
              <w:rPr>
                <w:noProof/>
              </w:rPr>
            </w:pPr>
            <w:r>
              <w:rPr>
                <w:noProof/>
              </w:rPr>
              <w:t>TS 38.322 CR TBD</w:t>
            </w:r>
          </w:p>
          <w:p w14:paraId="3087C4D3" w14:textId="77777777" w:rsidR="003C3081" w:rsidRDefault="003C3081" w:rsidP="003C3081">
            <w:pPr>
              <w:pStyle w:val="CRCoverPage"/>
              <w:spacing w:after="0"/>
              <w:ind w:left="99"/>
              <w:rPr>
                <w:noProof/>
              </w:rPr>
            </w:pPr>
            <w:r>
              <w:rPr>
                <w:noProof/>
              </w:rPr>
              <w:t>TS 38.323 CR TBD</w:t>
            </w:r>
          </w:p>
          <w:p w14:paraId="42398B96" w14:textId="413BAC85" w:rsidR="003C3081" w:rsidRDefault="003C3081" w:rsidP="003C3081">
            <w:pPr>
              <w:pStyle w:val="CRCoverPage"/>
              <w:spacing w:after="0"/>
              <w:ind w:left="99"/>
              <w:rPr>
                <w:noProof/>
              </w:rPr>
            </w:pPr>
            <w:r>
              <w:rPr>
                <w:noProof/>
              </w:rPr>
              <w:t>TS 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7FFF9" w:rsidR="001E41F3" w:rsidRDefault="00EE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FF9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3F443" w:rsidR="001E41F3" w:rsidRDefault="00EE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B3A1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E61D68F" w14:textId="77777777" w:rsidR="00234C2E" w:rsidRPr="00AB1EEE" w:rsidRDefault="00234C2E" w:rsidP="00234C2E">
      <w:pPr>
        <w:pStyle w:val="Heading2"/>
      </w:pPr>
      <w:bookmarkStart w:id="3" w:name="_Toc185530714"/>
      <w:r w:rsidRPr="00AB1EEE">
        <w:t>16.15</w:t>
      </w:r>
      <w:r w:rsidRPr="00AB1EEE">
        <w:tab/>
        <w:t>eXtended Reality Services</w:t>
      </w:r>
      <w:bookmarkEnd w:id="3"/>
    </w:p>
    <w:p w14:paraId="5A70F41B" w14:textId="77777777" w:rsidR="00234C2E" w:rsidRPr="00AB1EEE" w:rsidRDefault="00234C2E" w:rsidP="00234C2E">
      <w:pPr>
        <w:pStyle w:val="Heading3"/>
      </w:pPr>
      <w:bookmarkStart w:id="4" w:name="_Toc185530715"/>
      <w:r w:rsidRPr="00AB1EEE">
        <w:t>16.15.1</w:t>
      </w:r>
      <w:r w:rsidRPr="00AB1EEE">
        <w:tab/>
        <w:t>General</w:t>
      </w:r>
      <w:bookmarkEnd w:id="4"/>
    </w:p>
    <w:p w14:paraId="3A518694" w14:textId="77777777" w:rsidR="00234C2E" w:rsidRPr="00AB1EEE" w:rsidRDefault="00234C2E" w:rsidP="00234C2E">
      <w:r w:rsidRPr="00AB1EEE">
        <w:t>This clause describes the functionalities for the support of eXtended Reality (XR) services that require high data rate and low latency communications. An overview of XR services is available in TR 38.835 [57], while the service requirements are documented in TS 22.261 [19].</w:t>
      </w:r>
    </w:p>
    <w:p w14:paraId="64A49C47" w14:textId="77777777" w:rsidR="00234C2E" w:rsidRPr="00AB1EEE" w:rsidRDefault="00234C2E" w:rsidP="00234C2E">
      <w:pPr>
        <w:pStyle w:val="Heading3"/>
      </w:pPr>
      <w:bookmarkStart w:id="5" w:name="_Toc185530716"/>
      <w:r w:rsidRPr="00AB1EEE">
        <w:t>16.15.2</w:t>
      </w:r>
      <w:r w:rsidRPr="00AB1EEE">
        <w:tab/>
        <w:t>Awareness</w:t>
      </w:r>
      <w:bookmarkEnd w:id="5"/>
    </w:p>
    <w:p w14:paraId="1A0C38B2" w14:textId="77777777" w:rsidR="00234C2E" w:rsidRPr="00AB1EEE" w:rsidRDefault="00234C2E" w:rsidP="00234C2E">
      <w:r w:rsidRPr="00AB1EEE">
        <w:t>XR-Awareness relies on QoS flows, PDU Sets, Data Bursts and traffic assistance information (see TS 23.501 [3]).</w:t>
      </w:r>
    </w:p>
    <w:p w14:paraId="61E7C387" w14:textId="77777777" w:rsidR="00234C2E" w:rsidRPr="00AB1EEE" w:rsidRDefault="00234C2E" w:rsidP="00234C2E">
      <w:r w:rsidRPr="00AB1EEE">
        <w:t xml:space="preserve">The following </w:t>
      </w:r>
      <w:r w:rsidRPr="00AB1EEE">
        <w:rPr>
          <w:b/>
          <w:bCs/>
        </w:rPr>
        <w:t>PDU Set QoS Parameters</w:t>
      </w:r>
      <w:r w:rsidRPr="00AB1EEE">
        <w:t xml:space="preserve"> may be provided by the SMF to the gNB as part of the QoS profile of the QoS flow, and to enable PDU Set based QoS handling at least one of them shall be provided:</w:t>
      </w:r>
    </w:p>
    <w:p w14:paraId="1344FB18" w14:textId="77777777" w:rsidR="00234C2E" w:rsidRPr="00AB1EEE" w:rsidRDefault="00234C2E" w:rsidP="00234C2E">
      <w:pPr>
        <w:pStyle w:val="B1"/>
      </w:pPr>
      <w:r w:rsidRPr="00AB1EEE">
        <w:t>-</w:t>
      </w:r>
      <w:r w:rsidRPr="00AB1EEE">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8619485" w14:textId="77777777" w:rsidR="00234C2E" w:rsidRPr="00AB1EEE" w:rsidRDefault="00234C2E" w:rsidP="00234C2E">
      <w:pPr>
        <w:pStyle w:val="B1"/>
      </w:pPr>
      <w:r w:rsidRPr="00AB1EEE">
        <w:t>-</w:t>
      </w:r>
      <w:r w:rsidRPr="00AB1EEE">
        <w:tab/>
        <w:t>PDU Set Error Rate (PSER): as defined in TS 23.501 [3], upper bound for a rate of non-congestion related PDU Set losses between RAN and the UE. When available, it supersedes the PER of the QoS flow.</w:t>
      </w:r>
    </w:p>
    <w:p w14:paraId="328B9320" w14:textId="77777777" w:rsidR="00234C2E" w:rsidRPr="00AB1EEE" w:rsidRDefault="00234C2E" w:rsidP="00234C2E">
      <w:pPr>
        <w:pStyle w:val="NO"/>
      </w:pPr>
      <w:r w:rsidRPr="00AB1EEE">
        <w:t>NOTE 1:</w:t>
      </w:r>
      <w:r w:rsidRPr="00AB1EEE">
        <w:rPr>
          <w:rFonts w:eastAsia="DengXian"/>
        </w:rPr>
        <w:tab/>
        <w:t>In this release, a PDU set is considered as successfully delivered only when all PDUs of a PDU Set are delivered successfully.</w:t>
      </w:r>
    </w:p>
    <w:p w14:paraId="2F98002D" w14:textId="77777777" w:rsidR="00234C2E" w:rsidRPr="00AB1EEE" w:rsidRDefault="00234C2E" w:rsidP="00234C2E">
      <w:pPr>
        <w:pStyle w:val="B1"/>
      </w:pPr>
      <w:r w:rsidRPr="00AB1EEE">
        <w:t>-</w:t>
      </w:r>
      <w:r w:rsidRPr="00AB1EEE">
        <w:tab/>
        <w:t>PDU Set Integrated Handling Information (PSIHI): indicates whether all PDUs of the PDU Set are needed for the usage of PDU Set by application layer, as defined in TS 23.501 [3].</w:t>
      </w:r>
    </w:p>
    <w:p w14:paraId="754B981C" w14:textId="77777777" w:rsidR="00234C2E" w:rsidRPr="00AB1EEE" w:rsidRDefault="00234C2E" w:rsidP="00234C2E">
      <w:pPr>
        <w:pStyle w:val="NO"/>
      </w:pPr>
      <w:r w:rsidRPr="00AB1EEE">
        <w:t>NOTE 2:</w:t>
      </w:r>
      <w:r w:rsidRPr="00AB1EEE">
        <w:tab/>
        <w:t>For a given QoS flow, the PDU Set QoS parameters are common for all PDU Sets but can be different for UL and DL.</w:t>
      </w:r>
    </w:p>
    <w:p w14:paraId="754A9184" w14:textId="3CE1641B" w:rsidR="00936273" w:rsidRDefault="00936273" w:rsidP="00936273">
      <w:pPr>
        <w:pStyle w:val="EditorsNote"/>
        <w:rPr>
          <w:ins w:id="6" w:author="Benoist (Nokia)" w:date="2025-01-16T15:42:00Z" w16du:dateUtc="2025-01-16T06:42:00Z"/>
          <w:lang w:eastAsia="ko-KR"/>
        </w:rPr>
      </w:pPr>
      <w:ins w:id="7" w:author="Benoist (Nokia)" w:date="2025-01-16T15:42:00Z" w16du:dateUtc="2025-01-16T06:42:00Z">
        <w:r>
          <w:rPr>
            <w:lang w:eastAsia="ko-KR"/>
          </w:rPr>
          <w:t>Editor’s Note:</w:t>
        </w:r>
      </w:ins>
      <w:ins w:id="8" w:author="Benoist (Nokia)" w:date="2025-01-16T15:48:00Z" w16du:dateUtc="2025-01-16T06:48:00Z">
        <w:r w:rsidR="008F3AAF">
          <w:rPr>
            <w:lang w:eastAsia="ko-KR"/>
          </w:rPr>
          <w:t xml:space="preserve"> p</w:t>
        </w:r>
      </w:ins>
      <w:ins w:id="9" w:author="Benoist (Nokia)" w:date="2025-01-16T15:42:00Z" w16du:dateUtc="2025-01-16T06:42:00Z">
        <w:r>
          <w:rPr>
            <w:lang w:eastAsia="ko-KR"/>
          </w:rPr>
          <w:t xml:space="preserve">rovision of MMSID </w:t>
        </w:r>
      </w:ins>
      <w:ins w:id="10" w:author="Benoist (Nokia)" w:date="2025-01-16T15:47:00Z" w16du:dateUtc="2025-01-16T06:47:00Z">
        <w:r w:rsidR="009E471C">
          <w:rPr>
            <w:lang w:eastAsia="ko-KR"/>
          </w:rPr>
          <w:t xml:space="preserve">and AL-FEC ratio </w:t>
        </w:r>
        <w:r w:rsidR="008F3AAF">
          <w:rPr>
            <w:lang w:eastAsia="ko-KR"/>
          </w:rPr>
          <w:t xml:space="preserve">information </w:t>
        </w:r>
      </w:ins>
      <w:ins w:id="11" w:author="Benoist (Nokia)" w:date="2025-01-16T15:48:00Z" w16du:dateUtc="2025-01-16T06:48:00Z">
        <w:r w:rsidR="008F3AAF">
          <w:rPr>
            <w:lang w:eastAsia="ko-KR"/>
          </w:rPr>
          <w:t xml:space="preserve">from CN </w:t>
        </w:r>
      </w:ins>
      <w:ins w:id="12" w:author="Benoist (Nokia)" w:date="2025-01-16T15:42:00Z" w16du:dateUtc="2025-01-16T06:42:00Z">
        <w:r>
          <w:rPr>
            <w:lang w:eastAsia="ko-KR"/>
          </w:rPr>
          <w:t>will be captured here</w:t>
        </w:r>
      </w:ins>
      <w:ins w:id="13" w:author="Benoist (Nokia)" w:date="2025-01-16T15:48:00Z" w16du:dateUtc="2025-01-16T06:48:00Z">
        <w:r w:rsidR="008F3AAF">
          <w:rPr>
            <w:lang w:eastAsia="ko-KR"/>
          </w:rPr>
          <w:t xml:space="preserve"> </w:t>
        </w:r>
      </w:ins>
      <w:ins w:id="14" w:author="Benoist (Nokia)" w:date="2025-01-17T10:10:00Z" w16du:dateUtc="2025-01-17T01:10:00Z">
        <w:r w:rsidR="00562D8D">
          <w:rPr>
            <w:lang w:eastAsia="ko-KR"/>
          </w:rPr>
          <w:t>when</w:t>
        </w:r>
      </w:ins>
      <w:ins w:id="15" w:author="Benoist (Nokia)" w:date="2025-01-16T15:48:00Z" w16du:dateUtc="2025-01-16T06:48:00Z">
        <w:r w:rsidR="008F3AAF">
          <w:rPr>
            <w:lang w:eastAsia="ko-KR"/>
          </w:rPr>
          <w:t xml:space="preserve"> agreed by SA2</w:t>
        </w:r>
      </w:ins>
      <w:ins w:id="16" w:author="Benoist (Nokia)" w:date="2025-01-16T15:42:00Z" w16du:dateUtc="2025-01-16T06:42:00Z">
        <w:r>
          <w:rPr>
            <w:lang w:eastAsia="ko-KR"/>
          </w:rPr>
          <w:t>.</w:t>
        </w:r>
      </w:ins>
    </w:p>
    <w:p w14:paraId="70175B3C" w14:textId="77777777" w:rsidR="00234C2E" w:rsidRPr="00AB1EEE" w:rsidRDefault="00234C2E" w:rsidP="00234C2E">
      <w:pPr>
        <w:rPr>
          <w:lang w:eastAsia="ko-KR"/>
        </w:rPr>
      </w:pPr>
      <w:r w:rsidRPr="00AB1EEE">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4B1410BF" w14:textId="2D3B3F0E" w:rsidR="00234C2E" w:rsidRPr="00AB1EEE" w:rsidRDefault="00234C2E" w:rsidP="00234C2E">
      <w:pPr>
        <w:rPr>
          <w:rFonts w:eastAsia="DengXian"/>
        </w:rPr>
      </w:pPr>
      <w:commentRangeStart w:id="17"/>
      <w:del w:id="18" w:author="Benoist (Nokia)" w:date="2025-01-16T15:51:00Z" w16du:dateUtc="2025-01-16T06:51:00Z">
        <w:r w:rsidRPr="00AB1EEE" w:rsidDel="00DC2DBE">
          <w:rPr>
            <w:lang w:eastAsia="ko-KR"/>
          </w:rPr>
          <w:delText>In addition, t</w:delText>
        </w:r>
      </w:del>
      <w:ins w:id="19" w:author="Benoist (Nokia)" w:date="2025-01-16T15:51:00Z" w16du:dateUtc="2025-01-16T06:51:00Z">
        <w:r w:rsidR="00DC2DBE">
          <w:rPr>
            <w:lang w:eastAsia="ko-KR"/>
          </w:rPr>
          <w:t>T</w:t>
        </w:r>
      </w:ins>
      <w:r w:rsidRPr="00AB1EEE">
        <w:rPr>
          <w:lang w:eastAsia="ko-KR"/>
        </w:rPr>
        <w:t xml:space="preserve">he UPF </w:t>
      </w:r>
      <w:commentRangeEnd w:id="17"/>
      <w:r w:rsidR="000943A9">
        <w:rPr>
          <w:rStyle w:val="CommentReference"/>
        </w:rPr>
        <w:commentReference w:id="17"/>
      </w:r>
      <w:r w:rsidRPr="00AB1EEE">
        <w:rPr>
          <w:lang w:eastAsia="ko-KR"/>
        </w:rPr>
        <w:t xml:space="preserve">can identify PDUs that belong to PDU Sets, and may indicate to the gNB the following </w:t>
      </w:r>
      <w:r w:rsidRPr="00AB1EEE">
        <w:rPr>
          <w:b/>
          <w:bCs/>
          <w:lang w:eastAsia="ko-KR"/>
        </w:rPr>
        <w:t xml:space="preserve">PDU Set Information </w:t>
      </w:r>
      <w:r w:rsidRPr="00AB1EEE">
        <w:rPr>
          <w:lang w:eastAsia="ko-KR"/>
        </w:rPr>
        <w:t>in the GTP-U header:</w:t>
      </w:r>
    </w:p>
    <w:p w14:paraId="5BD34447" w14:textId="77777777" w:rsidR="00234C2E" w:rsidRPr="00AB1EEE" w:rsidRDefault="00234C2E" w:rsidP="00234C2E">
      <w:pPr>
        <w:pStyle w:val="B1"/>
        <w:rPr>
          <w:rFonts w:eastAsia="DengXian"/>
        </w:rPr>
      </w:pPr>
      <w:r w:rsidRPr="00AB1EEE">
        <w:rPr>
          <w:rFonts w:eastAsia="DengXian"/>
        </w:rPr>
        <w:t>-</w:t>
      </w:r>
      <w:r w:rsidRPr="00AB1EEE">
        <w:rPr>
          <w:rFonts w:eastAsia="DengXian"/>
        </w:rPr>
        <w:tab/>
        <w:t>PDU Set Sequence Number;</w:t>
      </w:r>
    </w:p>
    <w:p w14:paraId="52EF5047" w14:textId="77777777" w:rsidR="00234C2E" w:rsidRPr="00AB1EEE" w:rsidRDefault="00234C2E" w:rsidP="00234C2E">
      <w:pPr>
        <w:pStyle w:val="B1"/>
        <w:rPr>
          <w:rFonts w:eastAsia="DengXian"/>
        </w:rPr>
      </w:pPr>
      <w:r w:rsidRPr="00AB1EEE">
        <w:rPr>
          <w:rFonts w:eastAsia="DengXian"/>
        </w:rPr>
        <w:t>-</w:t>
      </w:r>
      <w:r w:rsidRPr="00AB1EEE">
        <w:rPr>
          <w:rFonts w:eastAsia="DengXian"/>
        </w:rPr>
        <w:tab/>
        <w:t>Indication of End PDU of the PDU Set;</w:t>
      </w:r>
    </w:p>
    <w:p w14:paraId="41E790A1" w14:textId="77777777" w:rsidR="00234C2E" w:rsidRPr="00AB1EEE" w:rsidRDefault="00234C2E" w:rsidP="00234C2E">
      <w:pPr>
        <w:pStyle w:val="B1"/>
        <w:rPr>
          <w:rFonts w:eastAsia="DengXian"/>
        </w:rPr>
      </w:pPr>
      <w:r w:rsidRPr="00AB1EEE">
        <w:rPr>
          <w:rFonts w:eastAsia="DengXian"/>
        </w:rPr>
        <w:t>-</w:t>
      </w:r>
      <w:r w:rsidRPr="00AB1EEE">
        <w:rPr>
          <w:rFonts w:eastAsia="DengXian"/>
        </w:rPr>
        <w:tab/>
        <w:t>PDU Sequence Number within a PDU Set;</w:t>
      </w:r>
    </w:p>
    <w:p w14:paraId="6BA44C59" w14:textId="77777777" w:rsidR="00234C2E" w:rsidRPr="00AB1EEE" w:rsidRDefault="00234C2E" w:rsidP="00234C2E">
      <w:pPr>
        <w:pStyle w:val="B1"/>
        <w:rPr>
          <w:rFonts w:eastAsia="DengXian"/>
        </w:rPr>
      </w:pPr>
      <w:r w:rsidRPr="00AB1EEE">
        <w:rPr>
          <w:rFonts w:eastAsia="DengXian"/>
        </w:rPr>
        <w:t>-</w:t>
      </w:r>
      <w:r w:rsidRPr="00AB1EEE">
        <w:rPr>
          <w:rFonts w:eastAsia="DengXian"/>
        </w:rPr>
        <w:tab/>
        <w:t>PDU Set Size in bytes;</w:t>
      </w:r>
    </w:p>
    <w:p w14:paraId="1911E6B3" w14:textId="77777777" w:rsidR="00234C2E" w:rsidRPr="00AB1EEE" w:rsidRDefault="00234C2E" w:rsidP="00234C2E">
      <w:pPr>
        <w:pStyle w:val="B1"/>
        <w:rPr>
          <w:rFonts w:eastAsia="DengXian"/>
        </w:rPr>
      </w:pPr>
      <w:r w:rsidRPr="00AB1EEE">
        <w:rPr>
          <w:rFonts w:eastAsia="DengXian"/>
        </w:rPr>
        <w:t>-</w:t>
      </w:r>
      <w:r w:rsidRPr="00AB1EEE">
        <w:rPr>
          <w:rFonts w:eastAsia="DengXian"/>
        </w:rPr>
        <w:tab/>
        <w:t>PDU Set Importance (PSI), which identifies the relative importance of a PDU Set compared to other PDU Sets within the same QoS Flow.</w:t>
      </w:r>
    </w:p>
    <w:p w14:paraId="5ECC17F3" w14:textId="4F5044C7" w:rsidR="00234C2E" w:rsidRPr="00AB1EEE" w:rsidRDefault="00234C2E" w:rsidP="00234C2E">
      <w:r w:rsidRPr="00AB1EEE">
        <w:t>5GC may provide XR traffic assistance information to gNB through NG AP TSC Assistance Information (TSCAI) as specified in clause 5.37.8 of TS 23.501[3] (for both GBR and non-GBR QoS flows):</w:t>
      </w:r>
    </w:p>
    <w:p w14:paraId="56BFA496" w14:textId="77777777" w:rsidR="00234C2E" w:rsidRPr="00AB1EEE" w:rsidRDefault="00234C2E" w:rsidP="00234C2E">
      <w:pPr>
        <w:pStyle w:val="B1"/>
      </w:pPr>
      <w:r w:rsidRPr="00AB1EEE">
        <w:t>-</w:t>
      </w:r>
      <w:r w:rsidRPr="00AB1EEE">
        <w:tab/>
        <w:t>UL and/or DL Periodicity;</w:t>
      </w:r>
    </w:p>
    <w:p w14:paraId="1119EA22" w14:textId="77777777" w:rsidR="00234C2E" w:rsidRPr="00AB1EEE" w:rsidRDefault="00234C2E" w:rsidP="00234C2E">
      <w:pPr>
        <w:pStyle w:val="B1"/>
      </w:pPr>
      <w:r w:rsidRPr="00AB1EEE">
        <w:t>-</w:t>
      </w:r>
      <w:r w:rsidRPr="00AB1EEE">
        <w:tab/>
        <w:t>N6 Jitter Information (i.e. between UPF and Data Network) associated with the DL Periodicity.</w:t>
      </w:r>
    </w:p>
    <w:p w14:paraId="2A37D373" w14:textId="77777777" w:rsidR="00234C2E" w:rsidRPr="00AB1EEE" w:rsidRDefault="00234C2E" w:rsidP="00234C2E">
      <w:r w:rsidRPr="00AB1EEE">
        <w:t>This assistance information can be used by the gNB to configure DRX to enable better UE power saving.</w:t>
      </w:r>
    </w:p>
    <w:p w14:paraId="3AB7A5FD" w14:textId="0256B512" w:rsidR="00234C2E" w:rsidRPr="00AB1EEE" w:rsidRDefault="00234C2E" w:rsidP="00234C2E">
      <w:r w:rsidRPr="00AB1EEE">
        <w:t>In addition, 5GC may provide the following information through NG-U as specified in clause</w:t>
      </w:r>
      <w:ins w:id="20" w:author="Benoist (Nokia)" w:date="2025-02-06T10:18:00Z" w16du:dateUtc="2025-02-06T01:18:00Z">
        <w:r w:rsidR="00FB0037">
          <w:t>s</w:t>
        </w:r>
      </w:ins>
      <w:r w:rsidRPr="00AB1EEE">
        <w:t xml:space="preserve"> 5.37.5.2 </w:t>
      </w:r>
      <w:ins w:id="21" w:author="Benoist (Nokia)" w:date="2025-02-06T10:18:00Z" w16du:dateUtc="2025-02-06T01:18:00Z">
        <w:r w:rsidR="00FB0037">
          <w:t xml:space="preserve">and </w:t>
        </w:r>
        <w:r w:rsidR="00FB0037" w:rsidRPr="00AB1EEE">
          <w:t>5.37.</w:t>
        </w:r>
        <w:r w:rsidR="00FB0037">
          <w:t>9</w:t>
        </w:r>
        <w:r w:rsidR="00FB0037" w:rsidRPr="00AB1EEE">
          <w:t xml:space="preserve"> </w:t>
        </w:r>
      </w:ins>
      <w:r w:rsidRPr="00AB1EEE">
        <w:t>of TS 23.501[3]:</w:t>
      </w:r>
    </w:p>
    <w:p w14:paraId="3267B221" w14:textId="7FAE1D3B" w:rsidR="00234C2E" w:rsidRPr="00D934EC" w:rsidDel="00B14ADC" w:rsidRDefault="00234C2E" w:rsidP="00D934EC">
      <w:pPr>
        <w:pStyle w:val="B1"/>
        <w:rPr>
          <w:del w:id="22" w:author="Benoist (Nokia)" w:date="2025-02-06T10:17:00Z" w16du:dateUtc="2025-02-06T01:17:00Z"/>
        </w:rPr>
      </w:pPr>
      <w:r w:rsidRPr="00D934EC">
        <w:t>-</w:t>
      </w:r>
      <w:r w:rsidRPr="00D934EC">
        <w:tab/>
        <w:t>Indication of End of Data Burst in the GTP-U header of the last PDU in downlink.</w:t>
      </w:r>
      <w:ins w:id="23" w:author="Benoist (Nokia)" w:date="2025-02-06T10:21:00Z" w16du:dateUtc="2025-02-06T01:21:00Z">
        <w:r w:rsidR="00D934EC">
          <w:t xml:space="preserve"> </w:t>
        </w:r>
      </w:ins>
    </w:p>
    <w:p w14:paraId="4F295FF3" w14:textId="77777777" w:rsidR="00234C2E" w:rsidRPr="00D934EC" w:rsidRDefault="00234C2E" w:rsidP="00D934EC">
      <w:pPr>
        <w:pStyle w:val="B1"/>
        <w:rPr>
          <w:ins w:id="24" w:author="Benoist (Nokia)" w:date="2025-02-06T10:18:00Z" w16du:dateUtc="2025-02-06T01:18:00Z"/>
        </w:rPr>
      </w:pPr>
      <w:r w:rsidRPr="00D934EC">
        <w:t>This information can be used by the gNB to push the UE back to sleep when possible.</w:t>
      </w:r>
    </w:p>
    <w:p w14:paraId="7711AC0E" w14:textId="3101E72F" w:rsidR="001C607E" w:rsidRDefault="001C607E" w:rsidP="001C607E">
      <w:pPr>
        <w:pStyle w:val="B1"/>
        <w:rPr>
          <w:ins w:id="25" w:author="Benoist (Nokia)" w:date="2025-02-06T10:21:00Z" w16du:dateUtc="2025-02-06T01:21:00Z"/>
        </w:rPr>
      </w:pPr>
      <w:ins w:id="26" w:author="Benoist (Nokia)" w:date="2025-02-06T10:21:00Z" w16du:dateUtc="2025-02-06T01:21:00Z">
        <w:r>
          <w:t>-</w:t>
        </w:r>
        <w:r>
          <w:tab/>
        </w:r>
        <w:commentRangeStart w:id="27"/>
        <w:r>
          <w:t xml:space="preserve">Indication of Data Burst Size in the GTP-U header of the first PDUs of the data burst. This information can be used </w:t>
        </w:r>
      </w:ins>
      <w:ins w:id="28" w:author="Benoist (Nokia)" w:date="2025-02-06T10:22:00Z" w16du:dateUtc="2025-02-06T01:22:00Z">
        <w:r>
          <w:t xml:space="preserve">by the gNB </w:t>
        </w:r>
      </w:ins>
      <w:ins w:id="29" w:author="Benoist (Nokia)" w:date="2025-02-06T10:21:00Z" w16du:dateUtc="2025-02-06T01:21:00Z">
        <w:r>
          <w:t>to assist radio resource management</w:t>
        </w:r>
      </w:ins>
      <w:commentRangeEnd w:id="27"/>
      <w:ins w:id="30" w:author="Benoist (Nokia)" w:date="2025-02-06T10:45:00Z" w16du:dateUtc="2025-02-06T01:45:00Z">
        <w:r w:rsidR="00D5756A">
          <w:rPr>
            <w:rStyle w:val="CommentReference"/>
          </w:rPr>
          <w:commentReference w:id="27"/>
        </w:r>
      </w:ins>
      <w:ins w:id="31" w:author="Benoist (Nokia)" w:date="2025-02-06T10:21:00Z" w16du:dateUtc="2025-02-06T01:21:00Z">
        <w:r>
          <w:t>.</w:t>
        </w:r>
      </w:ins>
    </w:p>
    <w:p w14:paraId="431822C2" w14:textId="667279C5" w:rsidR="00D934EC" w:rsidRPr="00B14ADC" w:rsidRDefault="00B14ADC" w:rsidP="00DF74BE">
      <w:pPr>
        <w:pStyle w:val="B1"/>
      </w:pPr>
      <w:ins w:id="32" w:author="Benoist (Nokia)" w:date="2025-02-06T10:18:00Z" w16du:dateUtc="2025-02-06T01:18:00Z">
        <w:r>
          <w:t>-</w:t>
        </w:r>
        <w:r>
          <w:tab/>
        </w:r>
      </w:ins>
      <w:ins w:id="33" w:author="Benoist (Nokia)" w:date="2025-02-06T10:22:00Z" w16du:dateUtc="2025-02-06T01:22:00Z">
        <w:r w:rsidR="001C607E">
          <w:t xml:space="preserve">Indication of </w:t>
        </w:r>
      </w:ins>
      <w:ins w:id="34" w:author="Benoist (Nokia)" w:date="2025-02-06T10:18:00Z" w16du:dateUtc="2025-02-06T01:18:00Z">
        <w:r w:rsidR="00FB0037">
          <w:t>Time To Next Burst</w:t>
        </w:r>
      </w:ins>
      <w:ins w:id="35" w:author="Benoist (Nokia)" w:date="2025-02-06T10:22:00Z" w16du:dateUtc="2025-02-06T01:22:00Z">
        <w:r w:rsidR="001C607E">
          <w:t xml:space="preserve"> </w:t>
        </w:r>
        <w:commentRangeStart w:id="36"/>
        <w:r w:rsidR="001C607E">
          <w:t>in the GTP-U header</w:t>
        </w:r>
      </w:ins>
      <w:commentRangeEnd w:id="36"/>
      <w:ins w:id="37" w:author="Benoist (Nokia)" w:date="2025-02-06T10:46:00Z" w16du:dateUtc="2025-02-06T01:46:00Z">
        <w:r w:rsidR="009D4348">
          <w:rPr>
            <w:rStyle w:val="CommentReference"/>
          </w:rPr>
          <w:commentReference w:id="36"/>
        </w:r>
      </w:ins>
      <w:ins w:id="38" w:author="Benoist (Nokia)" w:date="2025-02-06T10:39:00Z" w16du:dateUtc="2025-02-06T01:39:00Z">
        <w:r w:rsidR="00DF74BE">
          <w:t xml:space="preserve">. </w:t>
        </w:r>
        <w:commentRangeStart w:id="39"/>
        <w:r w:rsidR="00DF74BE">
          <w:t>This information represents</w:t>
        </w:r>
      </w:ins>
      <w:ins w:id="40" w:author="Benoist (Nokia)" w:date="2025-02-06T10:22:00Z" w16du:dateUtc="2025-02-06T01:22:00Z">
        <w:r w:rsidR="00AC2DBD">
          <w:t xml:space="preserve"> </w:t>
        </w:r>
      </w:ins>
      <w:ins w:id="41" w:author="Benoist (Nokia)" w:date="2025-02-06T10:18:00Z" w16du:dateUtc="2025-02-06T01:18:00Z">
        <w:r w:rsidR="00FB0037" w:rsidRPr="009C66AB">
          <w:t>the interval between the transmission of the last PDU in the current data burst and the first PDU of the next data burst</w:t>
        </w:r>
      </w:ins>
      <w:ins w:id="42" w:author="Benoist (Nokia)" w:date="2025-02-06T10:39:00Z" w16du:dateUtc="2025-02-06T01:39:00Z">
        <w:r w:rsidR="00DF74BE">
          <w:t>, and can be used by the gNB to assist scheduling in downlin</w:t>
        </w:r>
      </w:ins>
      <w:ins w:id="43" w:author="Benoist (Nokia)" w:date="2025-02-06T10:45:00Z" w16du:dateUtc="2025-02-06T01:45:00Z">
        <w:r w:rsidR="009D4348">
          <w:t>k</w:t>
        </w:r>
        <w:commentRangeEnd w:id="39"/>
        <w:r w:rsidR="009D4348">
          <w:rPr>
            <w:rStyle w:val="CommentReference"/>
          </w:rPr>
          <w:commentReference w:id="39"/>
        </w:r>
      </w:ins>
      <w:ins w:id="44" w:author="Benoist (Nokia)" w:date="2025-02-06T10:39:00Z" w16du:dateUtc="2025-02-06T01:39:00Z">
        <w:r w:rsidR="00DF74BE">
          <w:t>.</w:t>
        </w:r>
      </w:ins>
    </w:p>
    <w:p w14:paraId="0152BD74" w14:textId="77777777" w:rsidR="00234C2E" w:rsidRPr="00AB1EEE" w:rsidRDefault="00234C2E" w:rsidP="00234C2E">
      <w:r w:rsidRPr="00AB1EEE">
        <w:t xml:space="preserve">In the uplink, the UE needs to be able to identify PDU Sets and Data Bursts dynamically, including PSI. How this is done is left up to UE implementation but when </w:t>
      </w:r>
      <w:proofErr w:type="gramStart"/>
      <w:r w:rsidRPr="00AB1EEE">
        <w:t>possible</w:t>
      </w:r>
      <w:proofErr w:type="gramEnd"/>
      <w:r w:rsidRPr="00AB1EEE">
        <w:t xml:space="preserve"> for a QoS flow, this is indicated to the gNB via UE Assistance Information.</w:t>
      </w:r>
    </w:p>
    <w:p w14:paraId="5E3ACC40" w14:textId="77777777" w:rsidR="00234C2E" w:rsidRPr="00AB1EEE" w:rsidRDefault="00234C2E" w:rsidP="00234C2E">
      <w:pPr>
        <w:pStyle w:val="Heading3"/>
      </w:pPr>
      <w:bookmarkStart w:id="45" w:name="_Toc185530717"/>
      <w:r w:rsidRPr="00AB1EEE">
        <w:t>16.15.3</w:t>
      </w:r>
      <w:r w:rsidRPr="00AB1EEE">
        <w:tab/>
        <w:t>Power Saving</w:t>
      </w:r>
      <w:bookmarkEnd w:id="45"/>
    </w:p>
    <w:p w14:paraId="10BAAD8A" w14:textId="77777777" w:rsidR="00234C2E" w:rsidRPr="00AB1EEE" w:rsidRDefault="00234C2E" w:rsidP="00234C2E">
      <w:r w:rsidRPr="00AB1EEE">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64A0307E" w14:textId="77777777" w:rsidR="00234C2E" w:rsidRPr="00AB1EEE" w:rsidRDefault="00234C2E" w:rsidP="00234C2E">
      <w:r w:rsidRPr="00AB1EEE">
        <w:t>Configured grants may be configured without the need for the UE to wake up to monitor possible grants for UL retransmissions of configured grants, thus increasing the number of power saving opportunities for the UE.</w:t>
      </w:r>
    </w:p>
    <w:p w14:paraId="707135CD" w14:textId="77777777" w:rsidR="00234C2E" w:rsidRPr="00AB1EEE" w:rsidRDefault="00234C2E" w:rsidP="00234C2E">
      <w:pPr>
        <w:pStyle w:val="Heading3"/>
      </w:pPr>
      <w:bookmarkStart w:id="46" w:name="_Toc185530718"/>
      <w:r w:rsidRPr="00AB1EEE">
        <w:t>16.15.4</w:t>
      </w:r>
      <w:r w:rsidRPr="00AB1EEE">
        <w:tab/>
        <w:t>Capacity</w:t>
      </w:r>
      <w:bookmarkEnd w:id="46"/>
    </w:p>
    <w:p w14:paraId="4229E61E" w14:textId="77777777" w:rsidR="00234C2E" w:rsidRPr="00AB1EEE" w:rsidRDefault="00234C2E" w:rsidP="00234C2E">
      <w:pPr>
        <w:pStyle w:val="Heading4"/>
      </w:pPr>
      <w:bookmarkStart w:id="47" w:name="_Toc185530719"/>
      <w:r w:rsidRPr="00AB1EEE">
        <w:t>16.15.4.1</w:t>
      </w:r>
      <w:r w:rsidRPr="00AB1EEE">
        <w:tab/>
        <w:t>Physical Layer Enhancements</w:t>
      </w:r>
      <w:bookmarkEnd w:id="47"/>
    </w:p>
    <w:p w14:paraId="5C6DF546" w14:textId="77777777" w:rsidR="00234C2E" w:rsidRPr="00AB1EEE" w:rsidRDefault="00234C2E" w:rsidP="00234C2E">
      <w:r w:rsidRPr="00AB1EEE">
        <w:t>The following enhancements for configured grant-based PUSCH transmission are introduced:</w:t>
      </w:r>
    </w:p>
    <w:p w14:paraId="0167593F" w14:textId="77777777" w:rsidR="00234C2E" w:rsidRPr="00AB1EEE" w:rsidRDefault="00234C2E" w:rsidP="00234C2E">
      <w:pPr>
        <w:pStyle w:val="B1"/>
      </w:pPr>
      <w:r w:rsidRPr="00AB1EEE">
        <w:t>-</w:t>
      </w:r>
      <w:r w:rsidRPr="00AB1EEE">
        <w:tab/>
        <w:t>Support of multiple CG PUSCH transmission occasions within a single period of a CG configuration;</w:t>
      </w:r>
    </w:p>
    <w:p w14:paraId="74D77F0E" w14:textId="77777777" w:rsidR="00234C2E" w:rsidRPr="00AB1EEE" w:rsidRDefault="00234C2E" w:rsidP="00234C2E">
      <w:pPr>
        <w:pStyle w:val="B1"/>
      </w:pPr>
      <w:r w:rsidRPr="00AB1EEE">
        <w:t>-</w:t>
      </w:r>
      <w:r w:rsidRPr="00AB1EEE">
        <w:tab/>
        <w:t>Indication of unused CG PUSCH occasion(s) of a CG configuration with Uplink Control Information multiplexed in CG PUSCH transmission of the CG configuration.</w:t>
      </w:r>
    </w:p>
    <w:p w14:paraId="0A322CA2" w14:textId="77777777" w:rsidR="00234C2E" w:rsidRPr="00AB1EEE" w:rsidRDefault="00234C2E" w:rsidP="00234C2E">
      <w:pPr>
        <w:pStyle w:val="Heading4"/>
      </w:pPr>
      <w:bookmarkStart w:id="48" w:name="_Toc185530720"/>
      <w:r w:rsidRPr="00AB1EEE">
        <w:t>16.15.4.2</w:t>
      </w:r>
      <w:r w:rsidRPr="00AB1EEE">
        <w:tab/>
        <w:t>Layer 2 Enhancements</w:t>
      </w:r>
      <w:bookmarkEnd w:id="48"/>
    </w:p>
    <w:p w14:paraId="41E6FB1F" w14:textId="77777777" w:rsidR="00234C2E" w:rsidRPr="00AB1EEE" w:rsidRDefault="00234C2E" w:rsidP="00234C2E">
      <w:pPr>
        <w:pStyle w:val="Heading5"/>
      </w:pPr>
      <w:bookmarkStart w:id="49" w:name="_Toc185530721"/>
      <w:r w:rsidRPr="00AB1EEE">
        <w:t>16.15.4.2.1</w:t>
      </w:r>
      <w:r w:rsidRPr="00AB1EEE">
        <w:tab/>
        <w:t>Assistance Information</w:t>
      </w:r>
      <w:bookmarkEnd w:id="49"/>
    </w:p>
    <w:p w14:paraId="553CBDE9" w14:textId="77777777" w:rsidR="00234C2E" w:rsidRPr="00AB1EEE" w:rsidRDefault="00234C2E" w:rsidP="00234C2E">
      <w:r w:rsidRPr="00AB1EEE">
        <w:t>In order to enhance the scheduling of uplink resources for XR, the following improvements are introduced:</w:t>
      </w:r>
    </w:p>
    <w:p w14:paraId="164E71D5" w14:textId="77777777" w:rsidR="00234C2E" w:rsidRPr="00AB1EEE" w:rsidRDefault="00234C2E" w:rsidP="00234C2E">
      <w:pPr>
        <w:pStyle w:val="B1"/>
      </w:pPr>
      <w:r w:rsidRPr="00AB1EEE">
        <w:t>-</w:t>
      </w:r>
      <w:r w:rsidRPr="00AB1EEE">
        <w:tab/>
        <w:t xml:space="preserve">One additional buffer size table to reduce the quantisation errors in BSR </w:t>
      </w:r>
      <w:r w:rsidRPr="00AB1EEE">
        <w:rPr>
          <w:rFonts w:eastAsia="DengXian"/>
        </w:rPr>
        <w:t>and</w:t>
      </w:r>
      <w:r w:rsidRPr="00AB1EEE">
        <w:t xml:space="preserve"> </w:t>
      </w:r>
      <w:r w:rsidRPr="00AB1EEE">
        <w:rPr>
          <w:rFonts w:eastAsia="DengXian"/>
        </w:rPr>
        <w:t>DSR</w:t>
      </w:r>
      <w:r w:rsidRPr="00AB1EEE">
        <w:t xml:space="preserve"> </w:t>
      </w:r>
      <w:r w:rsidRPr="00AB1EEE">
        <w:rPr>
          <w:rFonts w:eastAsiaTheme="minorEastAsia"/>
        </w:rPr>
        <w:t>(</w:t>
      </w:r>
      <w:r w:rsidRPr="00AB1EEE">
        <w:rPr>
          <w:rFonts w:eastAsia="DengXian"/>
        </w:rPr>
        <w:t>defined</w:t>
      </w:r>
      <w:r w:rsidRPr="00AB1EEE">
        <w:t xml:space="preserve"> </w:t>
      </w:r>
      <w:r w:rsidRPr="00AB1EEE">
        <w:rPr>
          <w:rFonts w:eastAsia="DengXian"/>
        </w:rPr>
        <w:t>below</w:t>
      </w:r>
      <w:r w:rsidRPr="00AB1EEE">
        <w:rPr>
          <w:rFonts w:eastAsiaTheme="minorEastAsia"/>
        </w:rPr>
        <w:t xml:space="preserve">) </w:t>
      </w:r>
      <w:r w:rsidRPr="00AB1EEE">
        <w:t>reporting (e.g. for high bit rates):</w:t>
      </w:r>
    </w:p>
    <w:p w14:paraId="5A71B837" w14:textId="77777777" w:rsidR="00234C2E" w:rsidRPr="00AB1EEE" w:rsidRDefault="00234C2E" w:rsidP="00234C2E">
      <w:pPr>
        <w:pStyle w:val="B2"/>
      </w:pPr>
      <w:r w:rsidRPr="00AB1EEE">
        <w:t>-</w:t>
      </w:r>
      <w:r w:rsidRPr="00AB1EEE">
        <w:tab/>
        <w:t>Whether, for an LCG, the new table can be used in addition to the regular one is configured by the gNB;</w:t>
      </w:r>
    </w:p>
    <w:p w14:paraId="57B50CE4" w14:textId="77777777" w:rsidR="00234C2E" w:rsidRPr="00AB1EEE" w:rsidRDefault="00234C2E" w:rsidP="00234C2E">
      <w:pPr>
        <w:pStyle w:val="B2"/>
      </w:pPr>
      <w:r w:rsidRPr="00AB1EEE">
        <w:t>-</w:t>
      </w:r>
      <w:r w:rsidRPr="00AB1EEE">
        <w:tab/>
        <w:t>When the new table is configured for an LCG, it is used whenever the amount of the buffered data of that LCG to be reported is within the range of the new table, otherwise the regular table is used.</w:t>
      </w:r>
    </w:p>
    <w:p w14:paraId="57BC6AC8" w14:textId="77777777" w:rsidR="00234C2E" w:rsidRPr="00AB1EEE" w:rsidRDefault="00234C2E" w:rsidP="00234C2E">
      <w:pPr>
        <w:pStyle w:val="B1"/>
      </w:pPr>
      <w:r w:rsidRPr="00AB1EEE">
        <w:t>-</w:t>
      </w:r>
      <w:r w:rsidRPr="00AB1EEE">
        <w:tab/>
        <w:t>Delay Status Report (DSR) of buffered data via a dedicated MAC CE:</w:t>
      </w:r>
    </w:p>
    <w:p w14:paraId="72596055" w14:textId="2ECC6888" w:rsidR="00234C2E" w:rsidRPr="00AB1EEE" w:rsidRDefault="00234C2E" w:rsidP="00234C2E">
      <w:pPr>
        <w:pStyle w:val="B2"/>
      </w:pPr>
      <w:r w:rsidRPr="00AB1EEE">
        <w:t>-</w:t>
      </w:r>
      <w:r w:rsidRPr="00AB1EEE">
        <w:tab/>
        <w:t>Triggered for an LCH when the remaining time before discard of any buffered PDCP SDU goes below a configured threshold (threshold configured per LCG by the gNB);</w:t>
      </w:r>
    </w:p>
    <w:p w14:paraId="4F5B3156" w14:textId="77777777" w:rsidR="00107A5E" w:rsidRDefault="00234C2E" w:rsidP="00234C2E">
      <w:pPr>
        <w:pStyle w:val="B2"/>
        <w:rPr>
          <w:ins w:id="50" w:author="Benoist (Nokia)" w:date="2025-01-17T11:46:00Z" w16du:dateUtc="2025-01-17T02:46:00Z"/>
        </w:rPr>
      </w:pPr>
      <w:r w:rsidRPr="00AB1EEE">
        <w:t>-</w:t>
      </w:r>
      <w:r w:rsidRPr="00AB1EEE">
        <w:tab/>
        <w:t>When triggered for an LCH</w:t>
      </w:r>
      <w:ins w:id="51" w:author="Benoist (Nokia)" w:date="2025-01-17T11:46:00Z" w16du:dateUtc="2025-01-17T02:46:00Z">
        <w:r w:rsidR="00107A5E">
          <w:t>:</w:t>
        </w:r>
      </w:ins>
      <w:del w:id="52" w:author="Benoist (Nokia)" w:date="2025-01-17T11:46:00Z" w16du:dateUtc="2025-01-17T02:46:00Z">
        <w:r w:rsidRPr="00AB1EEE" w:rsidDel="00107A5E">
          <w:delText xml:space="preserve">, </w:delText>
        </w:r>
      </w:del>
    </w:p>
    <w:p w14:paraId="31B0B87D" w14:textId="77777777" w:rsidR="0097498C" w:rsidRDefault="00107A5E" w:rsidP="00107A5E">
      <w:pPr>
        <w:pStyle w:val="B3"/>
        <w:rPr>
          <w:ins w:id="53" w:author="Benoist (Nokia)" w:date="2025-01-17T11:46:00Z" w16du:dateUtc="2025-01-17T02:46:00Z"/>
        </w:rPr>
      </w:pPr>
      <w:ins w:id="54" w:author="Benoist (Nokia)" w:date="2025-01-17T11:46:00Z" w16du:dateUtc="2025-01-17T02:46:00Z">
        <w:r>
          <w:t>-</w:t>
        </w:r>
        <w:r>
          <w:tab/>
        </w:r>
      </w:ins>
      <w:del w:id="55" w:author="Benoist (Nokia)" w:date="2025-01-17T11:46:00Z" w16du:dateUtc="2025-01-17T02:46:00Z">
        <w:r w:rsidR="00234C2E" w:rsidRPr="00AB1EEE" w:rsidDel="00107A5E">
          <w:delText>r</w:delText>
        </w:r>
      </w:del>
      <w:ins w:id="56" w:author="Benoist (Nokia)" w:date="2025-01-17T11:46:00Z" w16du:dateUtc="2025-01-17T02:46:00Z">
        <w:r>
          <w:t>R</w:t>
        </w:r>
      </w:ins>
      <w:r w:rsidR="00234C2E" w:rsidRPr="00AB1EEE">
        <w:t>eports the amount of data buffered with a remaining time before discard below the configured threshold, together with the shortest remaining time of any PDCP SDU buffered that has not been transmitted in any MAC PDU</w:t>
      </w:r>
      <w:ins w:id="57" w:author="Benoist (Nokia)" w:date="2025-01-17T11:46:00Z" w16du:dateUtc="2025-01-17T02:46:00Z">
        <w:r>
          <w:t>; or</w:t>
        </w:r>
      </w:ins>
    </w:p>
    <w:p w14:paraId="69D1895F" w14:textId="47A0B463" w:rsidR="00234C2E" w:rsidRDefault="0097498C" w:rsidP="00107A5E">
      <w:pPr>
        <w:pStyle w:val="B3"/>
        <w:rPr>
          <w:ins w:id="58" w:author="Benoist (Nokia)" w:date="2025-01-16T15:46:00Z" w16du:dateUtc="2025-01-16T06:46:00Z"/>
        </w:rPr>
      </w:pPr>
      <w:ins w:id="59" w:author="Benoist (Nokia)" w:date="2025-01-17T11:46:00Z" w16du:dateUtc="2025-01-17T02:46:00Z">
        <w:r>
          <w:t>-</w:t>
        </w:r>
      </w:ins>
      <w:ins w:id="60" w:author="Benoist (Nokia)" w:date="2025-01-17T11:47:00Z" w16du:dateUtc="2025-01-17T02:47:00Z">
        <w:r>
          <w:tab/>
        </w:r>
      </w:ins>
      <w:commentRangeStart w:id="61"/>
      <w:ins w:id="62" w:author="Benoist (Nokia)" w:date="2025-01-17T15:33:00Z" w16du:dateUtc="2025-01-17T06:33:00Z">
        <w:r w:rsidR="00212656">
          <w:t xml:space="preserve">When </w:t>
        </w:r>
      </w:ins>
      <w:ins w:id="63" w:author="Benoist (Nokia)" w:date="2025-01-17T11:47:00Z" w16du:dateUtc="2025-01-17T02:47:00Z">
        <w:r>
          <w:t xml:space="preserve">multiple reporting thresholds are configured, </w:t>
        </w:r>
        <w:r w:rsidRPr="00AB1EEE">
          <w:t xml:space="preserve">reports </w:t>
        </w:r>
        <w:r>
          <w:t xml:space="preserve">for each, the amount of data buffered associated to that reporting threshold, and </w:t>
        </w:r>
        <w:r w:rsidRPr="00AB1EEE">
          <w:t xml:space="preserve">the shortest remaining time of any PDCP SDU buffered </w:t>
        </w:r>
        <w:r>
          <w:t>associated to the reporting threshold</w:t>
        </w:r>
      </w:ins>
      <w:commentRangeEnd w:id="61"/>
      <w:ins w:id="64" w:author="Benoist (Nokia)" w:date="2025-01-17T11:49:00Z" w16du:dateUtc="2025-01-17T02:49:00Z">
        <w:r w:rsidR="006D31E1">
          <w:rPr>
            <w:rStyle w:val="CommentReference"/>
          </w:rPr>
          <w:commentReference w:id="61"/>
        </w:r>
      </w:ins>
      <w:r w:rsidR="00234C2E" w:rsidRPr="00AB1EEE">
        <w:t>.</w:t>
      </w:r>
    </w:p>
    <w:p w14:paraId="26900251" w14:textId="77777777" w:rsidR="00234C2E" w:rsidRDefault="00234C2E" w:rsidP="00234C2E">
      <w:pPr>
        <w:pStyle w:val="B1"/>
        <w:rPr>
          <w:ins w:id="65" w:author="Benoist (Nokia)" w:date="2025-01-17T10:11:00Z" w16du:dateUtc="2025-01-17T01:11:00Z"/>
        </w:rPr>
      </w:pPr>
      <w:r w:rsidRPr="00AB1EEE">
        <w:t>-</w:t>
      </w:r>
      <w:r w:rsidRPr="00AB1EEE">
        <w:tab/>
        <w:t>Reporting of uplink assistance information (jitter range, burst arrival time, UL data burst periodicity) per QoS flow by the UE via UE Assistance Information. In case target gNB receives the burst arrival time from source gNB during the handover preparation procedure, the target gNB may use it by considering the SFN offset of the source gNB.</w:t>
      </w:r>
    </w:p>
    <w:p w14:paraId="58E2C6A5" w14:textId="20AC46E4" w:rsidR="00C46E50" w:rsidRPr="00AB1EEE" w:rsidRDefault="00C46E50" w:rsidP="00234C2E">
      <w:pPr>
        <w:pStyle w:val="B1"/>
      </w:pPr>
      <w:ins w:id="66" w:author="Benoist (Nokia)" w:date="2025-01-17T10:11:00Z" w16du:dateUtc="2025-01-17T01:11:00Z">
        <w:r>
          <w:t>-</w:t>
        </w:r>
        <w:r>
          <w:tab/>
        </w:r>
      </w:ins>
      <w:ins w:id="67" w:author="Benoist (Nokia)" w:date="2025-01-17T10:14:00Z" w16du:dateUtc="2025-01-17T01:14:00Z">
        <w:r w:rsidR="00674867">
          <w:t xml:space="preserve">A rate control mechanism </w:t>
        </w:r>
        <w:r w:rsidR="00A61D5C">
          <w:t xml:space="preserve">allowing the gNB to </w:t>
        </w:r>
        <w:r w:rsidR="001C1A38">
          <w:t xml:space="preserve">recommend an uplink </w:t>
        </w:r>
        <w:r w:rsidR="001C1A38" w:rsidRPr="00D37AC6">
          <w:t>bit rate</w:t>
        </w:r>
        <w:r w:rsidR="001C1A38">
          <w:t xml:space="preserve"> </w:t>
        </w:r>
      </w:ins>
      <w:ins w:id="68" w:author="Benoist (Nokia)" w:date="2025-01-17T10:16:00Z" w16du:dateUtc="2025-01-17T01:16:00Z">
        <w:r w:rsidR="000542BD">
          <w:t>to the UE.</w:t>
        </w:r>
      </w:ins>
      <w:ins w:id="69" w:author="Benoist (Nokia)" w:date="2025-01-17T10:14:00Z" w16du:dateUtc="2025-01-17T01:14:00Z">
        <w:r w:rsidR="00A705B1">
          <w:t xml:space="preserve"> </w:t>
        </w:r>
      </w:ins>
    </w:p>
    <w:p w14:paraId="7DB59A1D" w14:textId="767B09A1" w:rsidR="00234C2E" w:rsidRPr="00AB1EEE" w:rsidRDefault="00984100" w:rsidP="00984100">
      <w:pPr>
        <w:pStyle w:val="EditorsNote"/>
        <w:rPr>
          <w:lang w:eastAsia="ko-KR"/>
        </w:rPr>
      </w:pPr>
      <w:ins w:id="70" w:author="Benoist (Nokia)" w:date="2025-01-16T15:42:00Z" w16du:dateUtc="2025-01-16T06:42:00Z">
        <w:r>
          <w:rPr>
            <w:lang w:eastAsia="ko-KR"/>
          </w:rPr>
          <w:t xml:space="preserve">Editor’s Note: </w:t>
        </w:r>
      </w:ins>
      <w:ins w:id="71" w:author="Benoist (Nokia)" w:date="2025-01-17T10:16:00Z" w16du:dateUtc="2025-01-17T01:16:00Z">
        <w:r w:rsidR="000542BD">
          <w:rPr>
            <w:lang w:eastAsia="ko-KR"/>
          </w:rPr>
          <w:t>more details to be added once agreed</w:t>
        </w:r>
      </w:ins>
      <w:ins w:id="72" w:author="Benoist (Nokia)" w:date="2025-01-16T15:42:00Z" w16du:dateUtc="2025-01-16T06:42:00Z">
        <w:r>
          <w:rPr>
            <w:lang w:eastAsia="ko-KR"/>
          </w:rPr>
          <w:t>.</w:t>
        </w:r>
      </w:ins>
    </w:p>
    <w:p w14:paraId="3AE64FAF" w14:textId="77777777" w:rsidR="00234C2E" w:rsidRPr="00AB1EEE" w:rsidRDefault="00234C2E" w:rsidP="00234C2E">
      <w:pPr>
        <w:pStyle w:val="Heading5"/>
      </w:pPr>
      <w:bookmarkStart w:id="73" w:name="_Toc185530722"/>
      <w:r w:rsidRPr="00AB1EEE">
        <w:t>16.15.4.2.2</w:t>
      </w:r>
      <w:r w:rsidRPr="00AB1EEE">
        <w:tab/>
        <w:t>Discard</w:t>
      </w:r>
      <w:bookmarkEnd w:id="73"/>
    </w:p>
    <w:p w14:paraId="308BBDDF" w14:textId="77777777" w:rsidR="00234C2E" w:rsidRPr="00AB1EEE" w:rsidRDefault="00234C2E" w:rsidP="00234C2E">
      <w:r w:rsidRPr="00AB1EEE">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7BFFF0EB" w14:textId="77777777" w:rsidR="00234C2E" w:rsidRPr="00AB1EEE" w:rsidRDefault="00234C2E" w:rsidP="00234C2E">
      <w:pPr>
        <w:pStyle w:val="NO"/>
      </w:pPr>
      <w:r w:rsidRPr="00AB1EEE">
        <w:t>NOTE 1:</w:t>
      </w:r>
      <w:r w:rsidRPr="00AB1EEE">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24CA7091" w14:textId="77777777" w:rsidR="00234C2E" w:rsidRPr="00AB1EEE" w:rsidRDefault="00234C2E" w:rsidP="00234C2E">
      <w:r w:rsidRPr="00AB1EEE">
        <w:t>In uplink, the UE may be configured with PDU Set based discard operation for a specific DRB. When configured, the UE discards all packets in a PDU set when one PDU belonging to this PDU set is discarded due to discard timer expiry.</w:t>
      </w:r>
    </w:p>
    <w:p w14:paraId="054D34A2" w14:textId="77777777" w:rsidR="00234C2E" w:rsidRPr="00AB1EEE" w:rsidRDefault="00234C2E" w:rsidP="00234C2E">
      <w:r w:rsidRPr="00AB1EEE">
        <w:t>The gNB may perform downlink PDU Set discarding based on implementation by taking at least PSDB, PSI, PSIHI parameters into account.</w:t>
      </w:r>
    </w:p>
    <w:p w14:paraId="7DE8E90A" w14:textId="77777777" w:rsidR="00234C2E" w:rsidRPr="00AB1EEE" w:rsidRDefault="00234C2E" w:rsidP="00234C2E">
      <w:r w:rsidRPr="00AB1EEE">
        <w:t>In case of congestion, for downlink, the gNB may perform PDCP SDU discarding based on PSI. For uplink, dedicated downlink signalling is used to request the UE to apply a shorter discard timer to PDCP SDUs belonging to</w:t>
      </w:r>
      <w:r w:rsidRPr="00AB1EEE">
        <w:rPr>
          <w:i/>
          <w:iCs/>
        </w:rPr>
        <w:t xml:space="preserve"> low importance</w:t>
      </w:r>
      <w:r w:rsidRPr="00AB1EEE">
        <w:t xml:space="preserve"> PDU Sets in PDCP.</w:t>
      </w:r>
    </w:p>
    <w:p w14:paraId="6B411BB1" w14:textId="77777777" w:rsidR="00234C2E" w:rsidRPr="00AB1EEE" w:rsidRDefault="00234C2E" w:rsidP="00234C2E">
      <w:pPr>
        <w:pStyle w:val="NO"/>
      </w:pPr>
      <w:r w:rsidRPr="00AB1EEE">
        <w:t>NOTE 2:</w:t>
      </w:r>
      <w:r w:rsidRPr="00AB1EEE">
        <w:tab/>
        <w:t xml:space="preserve">How PDU Sets are identified as </w:t>
      </w:r>
      <w:r w:rsidRPr="00AB1EEE">
        <w:rPr>
          <w:i/>
          <w:iCs/>
        </w:rPr>
        <w:t>low importance</w:t>
      </w:r>
      <w:r w:rsidRPr="00AB1EEE">
        <w:t xml:space="preserve"> is left up to UE implementation. When a PSI is available, it can be used according to the guidelines specified in TS 26.522 [58].</w:t>
      </w:r>
    </w:p>
    <w:p w14:paraId="3BD04744" w14:textId="77777777" w:rsidR="00234C2E" w:rsidRDefault="00234C2E" w:rsidP="00234C2E">
      <w:pPr>
        <w:rPr>
          <w:ins w:id="74" w:author="Benoist (Nokia)" w:date="2025-01-20T10:07:00Z" w16du:dateUtc="2025-01-20T01:07:00Z"/>
        </w:rPr>
      </w:pPr>
      <w:r w:rsidRPr="00AB1EEE">
        <w:t>The transmitting PDCP entity can inform the receiving one of gaps in the sequence of transmitted PDCP SN, resulting from PDCP SDU discard, via a PDCP control PDU.</w:t>
      </w:r>
    </w:p>
    <w:p w14:paraId="74E66392" w14:textId="78807289" w:rsidR="00D10FFE" w:rsidRDefault="00D10FFE" w:rsidP="00632314">
      <w:pPr>
        <w:pStyle w:val="Heading5"/>
        <w:rPr>
          <w:ins w:id="75" w:author="Benoist (Nokia)" w:date="2025-01-20T10:08:00Z" w16du:dateUtc="2025-01-20T01:08:00Z"/>
        </w:rPr>
      </w:pPr>
      <w:ins w:id="76" w:author="Benoist (Nokia)" w:date="2025-01-20T10:07:00Z" w16du:dateUtc="2025-01-20T01:07:00Z">
        <w:r>
          <w:t>1</w:t>
        </w:r>
        <w:r w:rsidR="00632314">
          <w:t>6.15.4.2.</w:t>
        </w:r>
      </w:ins>
      <w:ins w:id="77" w:author="Benoist (Nokia)" w:date="2025-01-27T14:55:00Z" w16du:dateUtc="2025-01-27T05:55:00Z">
        <w:r w:rsidR="00F32369">
          <w:t>X</w:t>
        </w:r>
      </w:ins>
      <w:ins w:id="78" w:author="Benoist (Nokia)" w:date="2025-01-20T10:07:00Z" w16du:dateUtc="2025-01-20T01:07:00Z">
        <w:r w:rsidR="00632314">
          <w:tab/>
        </w:r>
      </w:ins>
      <w:ins w:id="79" w:author="Benoist (Nokia)" w:date="2025-01-20T10:08:00Z" w16du:dateUtc="2025-01-20T01:08:00Z">
        <w:r w:rsidR="00632314">
          <w:t>Logical Channel Prioritisation</w:t>
        </w:r>
      </w:ins>
    </w:p>
    <w:p w14:paraId="5C68AA3F" w14:textId="39E9B257" w:rsidR="00632314" w:rsidRPr="00AB1EEE" w:rsidRDefault="00632314" w:rsidP="00632314">
      <w:commentRangeStart w:id="80"/>
      <w:ins w:id="81" w:author="Benoist (Nokia)" w:date="2025-01-20T10:08:00Z" w16du:dateUtc="2025-01-20T01:08:00Z">
        <w:r w:rsidRPr="00F86647">
          <w:t>In LCP, an LCH that contains any buffered PDCP SDU with a remaining time before discard falling below a configured threshold (set per LC</w:t>
        </w:r>
        <w:r>
          <w:t>H</w:t>
        </w:r>
        <w:r w:rsidRPr="00F86647">
          <w:t xml:space="preserve"> by the gNB and distinct from the threshold specified for the DSR above) is assigned a</w:t>
        </w:r>
        <w:r>
          <w:t>n</w:t>
        </w:r>
        <w:r w:rsidRPr="00F86647">
          <w:t xml:space="preserve"> </w:t>
        </w:r>
        <w:r>
          <w:t>additional</w:t>
        </w:r>
        <w:r w:rsidRPr="00F86647">
          <w:t xml:space="preserve"> priority.</w:t>
        </w:r>
        <w:commentRangeEnd w:id="80"/>
        <w:r>
          <w:rPr>
            <w:rStyle w:val="CommentReference"/>
          </w:rPr>
          <w:commentReference w:id="80"/>
        </w:r>
      </w:ins>
    </w:p>
    <w:p w14:paraId="2F7BD9D4" w14:textId="379253CB" w:rsidR="00F32369" w:rsidRPr="00AB1EEE" w:rsidRDefault="00F32369" w:rsidP="00F32369">
      <w:pPr>
        <w:pStyle w:val="Heading5"/>
        <w:rPr>
          <w:ins w:id="82" w:author="Benoist (Nokia)" w:date="2025-01-27T14:55:00Z" w16du:dateUtc="2025-01-27T05:55:00Z"/>
        </w:rPr>
      </w:pPr>
      <w:bookmarkStart w:id="83" w:name="_Toc185530723"/>
      <w:ins w:id="84" w:author="Benoist (Nokia)" w:date="2025-01-27T14:55:00Z" w16du:dateUtc="2025-01-27T05:55:00Z">
        <w:r w:rsidRPr="00AB1EEE">
          <w:t>16.15.</w:t>
        </w:r>
        <w:r>
          <w:t>4.2</w:t>
        </w:r>
      </w:ins>
      <w:ins w:id="85" w:author="Benoist (Nokia)" w:date="2025-01-27T14:56:00Z" w16du:dateUtc="2025-01-27T05:56:00Z">
        <w:r>
          <w:t>.</w:t>
        </w:r>
        <w:r w:rsidR="00FC5771">
          <w:t>Y</w:t>
        </w:r>
      </w:ins>
      <w:ins w:id="86" w:author="Benoist (Nokia)" w:date="2025-01-27T14:55:00Z" w16du:dateUtc="2025-01-27T05:55:00Z">
        <w:r w:rsidRPr="00AB1EEE">
          <w:tab/>
        </w:r>
      </w:ins>
      <w:ins w:id="87" w:author="Benoist (Nokia)" w:date="2025-01-27T15:36:00Z" w16du:dateUtc="2025-01-27T06:36:00Z">
        <w:r w:rsidR="0059724E">
          <w:t xml:space="preserve">RLC </w:t>
        </w:r>
      </w:ins>
      <w:ins w:id="88" w:author="Benoist (Nokia)" w:date="2025-01-27T14:55:00Z" w16du:dateUtc="2025-01-27T05:55:00Z">
        <w:r>
          <w:t>Retransmissions</w:t>
        </w:r>
      </w:ins>
    </w:p>
    <w:p w14:paraId="3D60702F" w14:textId="77777777" w:rsidR="00F32369" w:rsidRDefault="00F32369" w:rsidP="00F32369">
      <w:pPr>
        <w:rPr>
          <w:ins w:id="89" w:author="Benoist (Nokia)" w:date="2025-01-27T14:55:00Z" w16du:dateUtc="2025-01-27T05:55:00Z"/>
        </w:rPr>
      </w:pPr>
      <w:ins w:id="90" w:author="Benoist (Nokia)" w:date="2025-01-27T14:55:00Z" w16du:dateUtc="2025-01-27T05:55:00Z">
        <w:r>
          <w:t>F</w:t>
        </w:r>
        <w:r w:rsidRPr="00AF7730">
          <w:t>or operation of RLC Acknowledged Mode (AM) with small packet delay budget</w:t>
        </w:r>
        <w:r>
          <w:t xml:space="preserve">, </w:t>
        </w:r>
        <w:r w:rsidRPr="00AB1EEE">
          <w:t>the following improvements are introduced</w:t>
        </w:r>
        <w:r>
          <w:t>:</w:t>
        </w:r>
      </w:ins>
    </w:p>
    <w:p w14:paraId="37BC9091" w14:textId="77777777" w:rsidR="00F32369" w:rsidRPr="00AB1EEE" w:rsidRDefault="00F32369" w:rsidP="00F32369">
      <w:pPr>
        <w:pStyle w:val="EditorsNote"/>
        <w:rPr>
          <w:ins w:id="91" w:author="Benoist (Nokia)" w:date="2025-01-27T14:55:00Z" w16du:dateUtc="2025-01-27T05:55:00Z"/>
          <w:lang w:eastAsia="ko-KR"/>
        </w:rPr>
      </w:pPr>
      <w:ins w:id="92" w:author="Benoist (Nokia)" w:date="2025-01-27T14:55:00Z" w16du:dateUtc="2025-01-27T05:55:00Z">
        <w:r>
          <w:rPr>
            <w:lang w:eastAsia="ko-KR"/>
          </w:rPr>
          <w:t>Editor’s Note: agreed mechanisms for ensuring timely RLC retransmissions will be captured here.</w:t>
        </w:r>
      </w:ins>
    </w:p>
    <w:p w14:paraId="5802EE2E" w14:textId="77777777" w:rsidR="00F32369" w:rsidRPr="00AB1EEE" w:rsidRDefault="00F32369" w:rsidP="00F32369">
      <w:pPr>
        <w:pStyle w:val="EditorsNote"/>
        <w:rPr>
          <w:ins w:id="93" w:author="Benoist (Nokia)" w:date="2025-01-27T14:55:00Z" w16du:dateUtc="2025-01-27T05:55:00Z"/>
          <w:lang w:eastAsia="ko-KR"/>
        </w:rPr>
      </w:pPr>
      <w:ins w:id="94" w:author="Benoist (Nokia)" w:date="2025-01-27T14:55:00Z" w16du:dateUtc="2025-01-27T05:55:00Z">
        <w:r>
          <w:rPr>
            <w:lang w:eastAsia="ko-KR"/>
          </w:rPr>
          <w:t xml:space="preserve">Editor’s Note: agreed mechanisms for avoiding </w:t>
        </w:r>
        <w:r w:rsidRPr="00F62B83">
          <w:rPr>
            <w:lang w:eastAsia="ko-KR"/>
          </w:rPr>
          <w:t>unnecessary RLC retransmissions</w:t>
        </w:r>
        <w:r>
          <w:rPr>
            <w:lang w:eastAsia="ko-KR"/>
          </w:rPr>
          <w:t xml:space="preserve"> will be captured here.</w:t>
        </w:r>
      </w:ins>
    </w:p>
    <w:p w14:paraId="404AE02F" w14:textId="77777777" w:rsidR="00234C2E" w:rsidRPr="00AB1EEE" w:rsidRDefault="00234C2E" w:rsidP="00234C2E">
      <w:pPr>
        <w:pStyle w:val="Heading3"/>
      </w:pPr>
      <w:r w:rsidRPr="00AB1EEE">
        <w:t>16.15.5</w:t>
      </w:r>
      <w:r w:rsidRPr="00AB1EEE">
        <w:tab/>
        <w:t>Non-Homogeneous support of PDU set based handling in NG-RAN</w:t>
      </w:r>
      <w:bookmarkEnd w:id="83"/>
    </w:p>
    <w:p w14:paraId="138734CF" w14:textId="77777777" w:rsidR="00234C2E" w:rsidRPr="00AB1EEE" w:rsidRDefault="00234C2E" w:rsidP="00234C2E">
      <w:r w:rsidRPr="00AB1EEE">
        <w:t>During a handover from a gNB supporting PDU Set based handling to another gNB, the source gNB signals the PDU Set Information over Xn-U if the target node has signalled the support of PDU Set based handling in the Xn Handover Request Acknowledge message.</w:t>
      </w:r>
    </w:p>
    <w:p w14:paraId="4501927C" w14:textId="77777777" w:rsidR="00234C2E" w:rsidRPr="00AB1EEE" w:rsidRDefault="00234C2E" w:rsidP="00234C2E">
      <w:r w:rsidRPr="00AB1EEE">
        <w:t>During a handover, transition from RRC_INACTIVE to RRC_CONNECTED or RRC re-establishment from a gNB not supporting PDU Set based handling to a gNB supporting PDU Set based handling, the target/new serving gNB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685D7C1B" w14:textId="77777777" w:rsidR="00234C2E" w:rsidRDefault="00234C2E" w:rsidP="00234C2E">
      <w:pPr>
        <w:rPr>
          <w:ins w:id="95" w:author="Benoist (Nokia)" w:date="2025-01-16T15:43:00Z" w16du:dateUtc="2025-01-16T06:43:00Z"/>
        </w:rPr>
      </w:pPr>
      <w:r w:rsidRPr="00AB1EEE">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p>
    <w:p w14:paraId="28D6140B" w14:textId="18C1ECE9" w:rsidR="00912DF3" w:rsidRPr="00AB1EEE" w:rsidRDefault="00912DF3" w:rsidP="00912DF3">
      <w:pPr>
        <w:pStyle w:val="Heading3"/>
        <w:rPr>
          <w:ins w:id="96" w:author="Benoist (Nokia)" w:date="2025-01-16T15:48:00Z" w16du:dateUtc="2025-01-16T06:48:00Z"/>
        </w:rPr>
      </w:pPr>
      <w:ins w:id="97" w:author="Benoist (Nokia)" w:date="2025-01-16T15:48:00Z" w16du:dateUtc="2025-01-16T06:48:00Z">
        <w:r w:rsidRPr="00AB1EEE">
          <w:t>16.15.</w:t>
        </w:r>
      </w:ins>
      <w:ins w:id="98" w:author="Benoist (Nokia)" w:date="2025-01-16T15:50:00Z" w16du:dateUtc="2025-01-16T06:50:00Z">
        <w:r w:rsidR="00DC2DBE">
          <w:t>Y</w:t>
        </w:r>
      </w:ins>
      <w:ins w:id="99" w:author="Benoist (Nokia)" w:date="2025-01-16T15:48:00Z" w16du:dateUtc="2025-01-16T06:48:00Z">
        <w:r w:rsidRPr="00AB1EEE">
          <w:tab/>
        </w:r>
      </w:ins>
      <w:proofErr w:type="spellStart"/>
      <w:ins w:id="100" w:author="Benoist (Nokia)" w:date="2025-01-16T15:49:00Z" w16du:dateUtc="2025-01-16T06:49:00Z">
        <w:r w:rsidR="00F01355">
          <w:t>Measurment</w:t>
        </w:r>
        <w:proofErr w:type="spellEnd"/>
        <w:r w:rsidR="00F01355">
          <w:t xml:space="preserve"> Gaps</w:t>
        </w:r>
      </w:ins>
    </w:p>
    <w:p w14:paraId="5DBAA784" w14:textId="1CDE0087" w:rsidR="00C34126" w:rsidRPr="00AB1EEE" w:rsidRDefault="00C34126" w:rsidP="00C34126">
      <w:pPr>
        <w:pStyle w:val="EditorsNote"/>
        <w:rPr>
          <w:ins w:id="101" w:author="Benoist (Nokia)" w:date="2025-01-16T15:55:00Z" w16du:dateUtc="2025-01-16T06:55:00Z"/>
          <w:lang w:eastAsia="ko-KR"/>
        </w:rPr>
      </w:pPr>
      <w:ins w:id="102" w:author="Benoist (Nokia)" w:date="2025-01-16T15:55:00Z" w16du:dateUtc="2025-01-16T06:55:00Z">
        <w:r>
          <w:rPr>
            <w:lang w:eastAsia="ko-KR"/>
          </w:rPr>
          <w:t>Editor’s Note: agreed mechanisms for measurement gaps will be captured here.</w:t>
        </w:r>
      </w:ins>
    </w:p>
    <w:p w14:paraId="2AB0514F" w14:textId="77777777" w:rsidR="00AF7730" w:rsidRPr="00AB1EEE" w:rsidRDefault="00AF7730" w:rsidP="00234C2E"/>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enoist (Nokia)" w:date="2025-01-17T10:32:00Z" w:initials="SBP">
    <w:p w14:paraId="4E7B41DB" w14:textId="77777777" w:rsidR="007328BD" w:rsidRDefault="007328BD" w:rsidP="007328BD">
      <w:r>
        <w:rPr>
          <w:rStyle w:val="CommentReference"/>
        </w:rPr>
        <w:annotationRef/>
      </w:r>
      <w:r>
        <w:rPr>
          <w:color w:val="000000"/>
        </w:rPr>
        <w:t>To be finalised once SA2 confirms.</w:t>
      </w:r>
    </w:p>
  </w:comment>
  <w:comment w:id="2" w:author="Benoist (Nokia)" w:date="2025-01-17T11:14:00Z" w:initials="SBP">
    <w:p w14:paraId="635AE3B6" w14:textId="77777777" w:rsidR="00616750" w:rsidRDefault="00616750" w:rsidP="00616750">
      <w:r>
        <w:rPr>
          <w:rStyle w:val="CommentReference"/>
        </w:rPr>
        <w:annotationRef/>
      </w:r>
      <w:r>
        <w:rPr>
          <w:color w:val="000000"/>
        </w:rPr>
        <w:t>Name to be aligned with MAC once decided.</w:t>
      </w:r>
    </w:p>
  </w:comment>
  <w:comment w:id="17" w:author="Benoist (Nokia)" w:date="2025-01-16T15:52:00Z" w:initials="SBP">
    <w:p w14:paraId="3174D55D" w14:textId="66983FA4" w:rsidR="000943A9" w:rsidRDefault="000943A9" w:rsidP="000943A9">
      <w:r>
        <w:rPr>
          <w:rStyle w:val="CommentReference"/>
        </w:rPr>
        <w:annotationRef/>
      </w:r>
      <w:r>
        <w:rPr>
          <w:color w:val="000000"/>
        </w:rPr>
        <w:t>Because “RAN2 confirms that it can be useful for gNB to have PDU Set Information marking without PDU Set QoS parameters.” we ought to remove this.</w:t>
      </w:r>
    </w:p>
  </w:comment>
  <w:comment w:id="27" w:author="Benoist (Nokia)" w:date="2025-02-06T10:45:00Z" w:initials="SBP">
    <w:p w14:paraId="773E64B6" w14:textId="77777777" w:rsidR="00D5756A" w:rsidRDefault="00D5756A" w:rsidP="00D5756A">
      <w:r>
        <w:rPr>
          <w:rStyle w:val="CommentReference"/>
        </w:rPr>
        <w:annotationRef/>
      </w:r>
      <w:r>
        <w:rPr>
          <w:color w:val="000000"/>
        </w:rPr>
        <w:t>SA2 wording [23.501]</w:t>
      </w:r>
    </w:p>
  </w:comment>
  <w:comment w:id="36" w:author="Benoist (Nokia)" w:date="2025-02-06T10:46:00Z" w:initials="SBP">
    <w:p w14:paraId="1E3E02AA" w14:textId="77777777" w:rsidR="001255E5" w:rsidRDefault="009D4348" w:rsidP="001255E5">
      <w:r>
        <w:rPr>
          <w:rStyle w:val="CommentReference"/>
        </w:rPr>
        <w:annotationRef/>
      </w:r>
      <w:r w:rsidR="001255E5">
        <w:t>No details given in SA2 on the position of this indication. Details to be agreed in SA4.</w:t>
      </w:r>
    </w:p>
  </w:comment>
  <w:comment w:id="39" w:author="Benoist (Nokia)" w:date="2025-02-06T10:45:00Z" w:initials="SBP">
    <w:p w14:paraId="75D098EF" w14:textId="692583C2" w:rsidR="009D4348" w:rsidRDefault="009D4348" w:rsidP="009D4348">
      <w:r>
        <w:rPr>
          <w:rStyle w:val="CommentReference"/>
        </w:rPr>
        <w:annotationRef/>
      </w:r>
      <w:r>
        <w:rPr>
          <w:color w:val="000000"/>
        </w:rPr>
        <w:t>SA2 wording [23.501]</w:t>
      </w:r>
    </w:p>
  </w:comment>
  <w:comment w:id="61" w:author="Benoist (Nokia)" w:date="2025-01-17T11:49:00Z" w:initials="SBP">
    <w:p w14:paraId="4D97314E" w14:textId="702BBBC0" w:rsidR="006055F9" w:rsidRDefault="006D31E1" w:rsidP="006055F9">
      <w:r>
        <w:rPr>
          <w:rStyle w:val="CommentReference"/>
        </w:rPr>
        <w:annotationRef/>
      </w:r>
      <w:r w:rsidR="006055F9">
        <w:t>The notion of association is the simplest description I could come up with without going to far into too many Stage 3 details.</w:t>
      </w:r>
    </w:p>
  </w:comment>
  <w:comment w:id="80" w:author="Benoist (Nokia)" w:date="2025-01-16T16:11:00Z" w:initials="SBP">
    <w:p w14:paraId="5EDD67E5" w14:textId="77777777" w:rsidR="00632314" w:rsidRDefault="00632314" w:rsidP="00632314">
      <w:r>
        <w:rPr>
          <w:rStyle w:val="CommentReference"/>
        </w:rPr>
        <w:annotationRef/>
      </w:r>
      <w:r>
        <w:rPr>
          <w:color w:val="000000"/>
        </w:rPr>
        <w:t>Because it is Stage 2, no need to mention the two rounds.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7B41DB" w15:done="0"/>
  <w15:commentEx w15:paraId="635AE3B6" w15:done="0"/>
  <w15:commentEx w15:paraId="3174D55D" w15:done="0"/>
  <w15:commentEx w15:paraId="773E64B6" w15:done="0"/>
  <w15:commentEx w15:paraId="1E3E02AA" w15:done="0"/>
  <w15:commentEx w15:paraId="75D098EF" w15:done="0"/>
  <w15:commentEx w15:paraId="4D97314E" w15:done="0"/>
  <w15:commentEx w15:paraId="5EDD67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3E8DF" w16cex:dateUtc="2025-01-17T01:32:00Z"/>
  <w16cex:commentExtensible w16cex:durableId="6D40D41D" w16cex:dateUtc="2025-01-17T02:14:00Z"/>
  <w16cex:commentExtensible w16cex:durableId="33123485" w16cex:dateUtc="2025-01-16T06:52:00Z"/>
  <w16cex:commentExtensible w16cex:durableId="03ED615E" w16cex:dateUtc="2025-02-06T01:45:00Z"/>
  <w16cex:commentExtensible w16cex:durableId="4C2A0009" w16cex:dateUtc="2025-02-06T01:46:00Z"/>
  <w16cex:commentExtensible w16cex:durableId="18A98B7A" w16cex:dateUtc="2025-02-06T01:45:00Z"/>
  <w16cex:commentExtensible w16cex:durableId="7C329177" w16cex:dateUtc="2025-01-17T02:49:00Z"/>
  <w16cex:commentExtensible w16cex:durableId="7E0C8DAE" w16cex:dateUtc="2025-01-16T0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7B41DB" w16cid:durableId="24B3E8DF"/>
  <w16cid:commentId w16cid:paraId="635AE3B6" w16cid:durableId="6D40D41D"/>
  <w16cid:commentId w16cid:paraId="3174D55D" w16cid:durableId="33123485"/>
  <w16cid:commentId w16cid:paraId="773E64B6" w16cid:durableId="03ED615E"/>
  <w16cid:commentId w16cid:paraId="1E3E02AA" w16cid:durableId="4C2A0009"/>
  <w16cid:commentId w16cid:paraId="75D098EF" w16cid:durableId="18A98B7A"/>
  <w16cid:commentId w16cid:paraId="4D97314E" w16cid:durableId="7C329177"/>
  <w16cid:commentId w16cid:paraId="5EDD67E5" w16cid:durableId="7E0C8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FD187" w14:textId="77777777" w:rsidR="006B224B" w:rsidRDefault="006B224B">
      <w:r>
        <w:separator/>
      </w:r>
    </w:p>
  </w:endnote>
  <w:endnote w:type="continuationSeparator" w:id="0">
    <w:p w14:paraId="1AD447C0" w14:textId="77777777" w:rsidR="006B224B" w:rsidRDefault="006B224B">
      <w:r>
        <w:continuationSeparator/>
      </w:r>
    </w:p>
  </w:endnote>
  <w:endnote w:type="continuationNotice" w:id="1">
    <w:p w14:paraId="630AF88D" w14:textId="77777777" w:rsidR="006B224B" w:rsidRDefault="006B2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4B64" w14:textId="77777777" w:rsidR="00562D8D" w:rsidRDefault="00562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8B33" w14:textId="77777777" w:rsidR="00562D8D" w:rsidRDefault="00562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3F8D" w14:textId="77777777" w:rsidR="00562D8D" w:rsidRDefault="00562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03F4" w14:textId="77777777" w:rsidR="006B224B" w:rsidRDefault="006B224B">
      <w:r>
        <w:separator/>
      </w:r>
    </w:p>
  </w:footnote>
  <w:footnote w:type="continuationSeparator" w:id="0">
    <w:p w14:paraId="02E93851" w14:textId="77777777" w:rsidR="006B224B" w:rsidRDefault="006B224B">
      <w:r>
        <w:continuationSeparator/>
      </w:r>
    </w:p>
  </w:footnote>
  <w:footnote w:type="continuationNotice" w:id="1">
    <w:p w14:paraId="614612E9" w14:textId="77777777" w:rsidR="006B224B" w:rsidRDefault="006B2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9695" w14:textId="77777777" w:rsidR="00562D8D" w:rsidRDefault="00562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04DA" w14:textId="77777777" w:rsidR="00562D8D" w:rsidRDefault="00562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26971"/>
    <w:rsid w:val="00031EA4"/>
    <w:rsid w:val="000542BD"/>
    <w:rsid w:val="000653C8"/>
    <w:rsid w:val="00070E09"/>
    <w:rsid w:val="00072AF4"/>
    <w:rsid w:val="00082372"/>
    <w:rsid w:val="000943A9"/>
    <w:rsid w:val="000A3243"/>
    <w:rsid w:val="000A6394"/>
    <w:rsid w:val="000B7FED"/>
    <w:rsid w:val="000C038A"/>
    <w:rsid w:val="000C6598"/>
    <w:rsid w:val="000D44B3"/>
    <w:rsid w:val="000E5B02"/>
    <w:rsid w:val="000F72FB"/>
    <w:rsid w:val="00104230"/>
    <w:rsid w:val="00104C7E"/>
    <w:rsid w:val="00107A5E"/>
    <w:rsid w:val="00110544"/>
    <w:rsid w:val="001255E5"/>
    <w:rsid w:val="00145D43"/>
    <w:rsid w:val="001553A1"/>
    <w:rsid w:val="001560D9"/>
    <w:rsid w:val="00180C97"/>
    <w:rsid w:val="00182770"/>
    <w:rsid w:val="00183E58"/>
    <w:rsid w:val="00192C46"/>
    <w:rsid w:val="001A08B3"/>
    <w:rsid w:val="001A7B60"/>
    <w:rsid w:val="001B52F0"/>
    <w:rsid w:val="001B6EF5"/>
    <w:rsid w:val="001B7A65"/>
    <w:rsid w:val="001C1A38"/>
    <w:rsid w:val="001C607E"/>
    <w:rsid w:val="001E2DFF"/>
    <w:rsid w:val="001E41F3"/>
    <w:rsid w:val="001E5672"/>
    <w:rsid w:val="001E7600"/>
    <w:rsid w:val="00212656"/>
    <w:rsid w:val="00221715"/>
    <w:rsid w:val="0022592C"/>
    <w:rsid w:val="0023370A"/>
    <w:rsid w:val="00234C2E"/>
    <w:rsid w:val="00256DFE"/>
    <w:rsid w:val="0026004D"/>
    <w:rsid w:val="002640DD"/>
    <w:rsid w:val="00275D12"/>
    <w:rsid w:val="002813B6"/>
    <w:rsid w:val="002827CA"/>
    <w:rsid w:val="00284FEB"/>
    <w:rsid w:val="002860C4"/>
    <w:rsid w:val="002B5741"/>
    <w:rsid w:val="002D0AB2"/>
    <w:rsid w:val="002E472E"/>
    <w:rsid w:val="002F3E31"/>
    <w:rsid w:val="002F40BF"/>
    <w:rsid w:val="00305409"/>
    <w:rsid w:val="003153F2"/>
    <w:rsid w:val="00322D69"/>
    <w:rsid w:val="00330829"/>
    <w:rsid w:val="00343498"/>
    <w:rsid w:val="00347768"/>
    <w:rsid w:val="0035659A"/>
    <w:rsid w:val="003609EF"/>
    <w:rsid w:val="0036231A"/>
    <w:rsid w:val="00364E8E"/>
    <w:rsid w:val="003711EC"/>
    <w:rsid w:val="00374DD4"/>
    <w:rsid w:val="003C3081"/>
    <w:rsid w:val="003C421D"/>
    <w:rsid w:val="003D2496"/>
    <w:rsid w:val="003D46D6"/>
    <w:rsid w:val="003D625E"/>
    <w:rsid w:val="003D7AAB"/>
    <w:rsid w:val="003E1A36"/>
    <w:rsid w:val="004050B1"/>
    <w:rsid w:val="00410371"/>
    <w:rsid w:val="004242F1"/>
    <w:rsid w:val="00450B1A"/>
    <w:rsid w:val="004575F1"/>
    <w:rsid w:val="00475EB4"/>
    <w:rsid w:val="004929C6"/>
    <w:rsid w:val="004B75B7"/>
    <w:rsid w:val="004F5E67"/>
    <w:rsid w:val="004F7F29"/>
    <w:rsid w:val="005141D9"/>
    <w:rsid w:val="0051580D"/>
    <w:rsid w:val="00547111"/>
    <w:rsid w:val="00562D8D"/>
    <w:rsid w:val="00587549"/>
    <w:rsid w:val="0058783E"/>
    <w:rsid w:val="00592D74"/>
    <w:rsid w:val="0059724E"/>
    <w:rsid w:val="005B1C1C"/>
    <w:rsid w:val="005C1743"/>
    <w:rsid w:val="005C751C"/>
    <w:rsid w:val="005E2C44"/>
    <w:rsid w:val="006055F9"/>
    <w:rsid w:val="00616750"/>
    <w:rsid w:val="00621188"/>
    <w:rsid w:val="006257ED"/>
    <w:rsid w:val="00632067"/>
    <w:rsid w:val="00632314"/>
    <w:rsid w:val="0063560A"/>
    <w:rsid w:val="00650756"/>
    <w:rsid w:val="00653DE4"/>
    <w:rsid w:val="00663085"/>
    <w:rsid w:val="00665C47"/>
    <w:rsid w:val="00670B9D"/>
    <w:rsid w:val="00674867"/>
    <w:rsid w:val="006817F2"/>
    <w:rsid w:val="006860FE"/>
    <w:rsid w:val="0069419D"/>
    <w:rsid w:val="00695808"/>
    <w:rsid w:val="006B224B"/>
    <w:rsid w:val="006B46FB"/>
    <w:rsid w:val="006B67A7"/>
    <w:rsid w:val="006D31E1"/>
    <w:rsid w:val="006D5273"/>
    <w:rsid w:val="006E21FB"/>
    <w:rsid w:val="006F2B5E"/>
    <w:rsid w:val="006F7B7D"/>
    <w:rsid w:val="00712296"/>
    <w:rsid w:val="007243F7"/>
    <w:rsid w:val="007328BD"/>
    <w:rsid w:val="00750198"/>
    <w:rsid w:val="00752740"/>
    <w:rsid w:val="00754564"/>
    <w:rsid w:val="007576C5"/>
    <w:rsid w:val="00766C1D"/>
    <w:rsid w:val="00786768"/>
    <w:rsid w:val="007913F3"/>
    <w:rsid w:val="00792342"/>
    <w:rsid w:val="007977A8"/>
    <w:rsid w:val="007A06FD"/>
    <w:rsid w:val="007B512A"/>
    <w:rsid w:val="007C2097"/>
    <w:rsid w:val="007D4EA4"/>
    <w:rsid w:val="007D6A07"/>
    <w:rsid w:val="007D6D5C"/>
    <w:rsid w:val="007E7DD7"/>
    <w:rsid w:val="007F5405"/>
    <w:rsid w:val="007F7259"/>
    <w:rsid w:val="008040A8"/>
    <w:rsid w:val="00810EBD"/>
    <w:rsid w:val="008279FA"/>
    <w:rsid w:val="00835361"/>
    <w:rsid w:val="00837E6C"/>
    <w:rsid w:val="00851090"/>
    <w:rsid w:val="008626E7"/>
    <w:rsid w:val="00870EE7"/>
    <w:rsid w:val="008863B9"/>
    <w:rsid w:val="008863D6"/>
    <w:rsid w:val="00890F5F"/>
    <w:rsid w:val="008A45A6"/>
    <w:rsid w:val="008C6E37"/>
    <w:rsid w:val="008D3CCC"/>
    <w:rsid w:val="008F2BA5"/>
    <w:rsid w:val="008F3789"/>
    <w:rsid w:val="008F3AAF"/>
    <w:rsid w:val="008F686C"/>
    <w:rsid w:val="00912DF3"/>
    <w:rsid w:val="009148DE"/>
    <w:rsid w:val="00936273"/>
    <w:rsid w:val="00941E30"/>
    <w:rsid w:val="009531B0"/>
    <w:rsid w:val="00970DBD"/>
    <w:rsid w:val="009741B3"/>
    <w:rsid w:val="0097498C"/>
    <w:rsid w:val="009777D9"/>
    <w:rsid w:val="00981152"/>
    <w:rsid w:val="00984100"/>
    <w:rsid w:val="00991B88"/>
    <w:rsid w:val="009A5753"/>
    <w:rsid w:val="009A579D"/>
    <w:rsid w:val="009C66AB"/>
    <w:rsid w:val="009D4348"/>
    <w:rsid w:val="009E09ED"/>
    <w:rsid w:val="009E1577"/>
    <w:rsid w:val="009E30A6"/>
    <w:rsid w:val="009E3297"/>
    <w:rsid w:val="009E471C"/>
    <w:rsid w:val="009F734F"/>
    <w:rsid w:val="00A246B6"/>
    <w:rsid w:val="00A47E70"/>
    <w:rsid w:val="00A50CF0"/>
    <w:rsid w:val="00A61D5C"/>
    <w:rsid w:val="00A705B1"/>
    <w:rsid w:val="00A732F0"/>
    <w:rsid w:val="00A7618C"/>
    <w:rsid w:val="00A7671C"/>
    <w:rsid w:val="00A8728F"/>
    <w:rsid w:val="00A9572D"/>
    <w:rsid w:val="00AA2CBC"/>
    <w:rsid w:val="00AC2DBD"/>
    <w:rsid w:val="00AC5820"/>
    <w:rsid w:val="00AD1CD8"/>
    <w:rsid w:val="00AD681B"/>
    <w:rsid w:val="00AE4658"/>
    <w:rsid w:val="00AF7730"/>
    <w:rsid w:val="00B04A80"/>
    <w:rsid w:val="00B078FD"/>
    <w:rsid w:val="00B14ADC"/>
    <w:rsid w:val="00B258BB"/>
    <w:rsid w:val="00B326DA"/>
    <w:rsid w:val="00B517E3"/>
    <w:rsid w:val="00B67B97"/>
    <w:rsid w:val="00B968C8"/>
    <w:rsid w:val="00BA3EC5"/>
    <w:rsid w:val="00BA51D9"/>
    <w:rsid w:val="00BB5DFC"/>
    <w:rsid w:val="00BD279D"/>
    <w:rsid w:val="00BD5880"/>
    <w:rsid w:val="00BD6BB8"/>
    <w:rsid w:val="00BF1ADD"/>
    <w:rsid w:val="00BF3389"/>
    <w:rsid w:val="00BF723F"/>
    <w:rsid w:val="00C049E1"/>
    <w:rsid w:val="00C12537"/>
    <w:rsid w:val="00C16AB3"/>
    <w:rsid w:val="00C1714E"/>
    <w:rsid w:val="00C34126"/>
    <w:rsid w:val="00C46E50"/>
    <w:rsid w:val="00C511F6"/>
    <w:rsid w:val="00C51668"/>
    <w:rsid w:val="00C66BA2"/>
    <w:rsid w:val="00C714FB"/>
    <w:rsid w:val="00C870F6"/>
    <w:rsid w:val="00C9238F"/>
    <w:rsid w:val="00C95985"/>
    <w:rsid w:val="00C96E41"/>
    <w:rsid w:val="00CA6A3D"/>
    <w:rsid w:val="00CB49A0"/>
    <w:rsid w:val="00CB4CBD"/>
    <w:rsid w:val="00CC5026"/>
    <w:rsid w:val="00CC68D0"/>
    <w:rsid w:val="00CF4D66"/>
    <w:rsid w:val="00D0352A"/>
    <w:rsid w:val="00D03F9A"/>
    <w:rsid w:val="00D06D51"/>
    <w:rsid w:val="00D07434"/>
    <w:rsid w:val="00D10FFE"/>
    <w:rsid w:val="00D24991"/>
    <w:rsid w:val="00D46955"/>
    <w:rsid w:val="00D50255"/>
    <w:rsid w:val="00D5756A"/>
    <w:rsid w:val="00D62A9E"/>
    <w:rsid w:val="00D66520"/>
    <w:rsid w:val="00D84AE9"/>
    <w:rsid w:val="00D9124E"/>
    <w:rsid w:val="00D934EC"/>
    <w:rsid w:val="00D9774F"/>
    <w:rsid w:val="00DA0064"/>
    <w:rsid w:val="00DA1415"/>
    <w:rsid w:val="00DC17F8"/>
    <w:rsid w:val="00DC2DBE"/>
    <w:rsid w:val="00DD170C"/>
    <w:rsid w:val="00DD700E"/>
    <w:rsid w:val="00DE34CF"/>
    <w:rsid w:val="00DF74BE"/>
    <w:rsid w:val="00E04263"/>
    <w:rsid w:val="00E13F3D"/>
    <w:rsid w:val="00E34898"/>
    <w:rsid w:val="00E4490B"/>
    <w:rsid w:val="00E516AF"/>
    <w:rsid w:val="00E538DC"/>
    <w:rsid w:val="00E56E5F"/>
    <w:rsid w:val="00E71C18"/>
    <w:rsid w:val="00E862C3"/>
    <w:rsid w:val="00EB09B7"/>
    <w:rsid w:val="00EB2457"/>
    <w:rsid w:val="00EB74C2"/>
    <w:rsid w:val="00EE2CEE"/>
    <w:rsid w:val="00EE7D7C"/>
    <w:rsid w:val="00F01355"/>
    <w:rsid w:val="00F0219F"/>
    <w:rsid w:val="00F1145D"/>
    <w:rsid w:val="00F25D98"/>
    <w:rsid w:val="00F30057"/>
    <w:rsid w:val="00F300FB"/>
    <w:rsid w:val="00F313FD"/>
    <w:rsid w:val="00F32369"/>
    <w:rsid w:val="00F4238B"/>
    <w:rsid w:val="00F44D6E"/>
    <w:rsid w:val="00F511E0"/>
    <w:rsid w:val="00F62B83"/>
    <w:rsid w:val="00F86647"/>
    <w:rsid w:val="00F94750"/>
    <w:rsid w:val="00FA4472"/>
    <w:rsid w:val="00FB0037"/>
    <w:rsid w:val="00FB6386"/>
    <w:rsid w:val="00FC5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link w:val="Heading2"/>
    <w:qFormat/>
    <w:rsid w:val="00234C2E"/>
    <w:rPr>
      <w:rFonts w:ascii="Arial" w:hAnsi="Arial"/>
      <w:sz w:val="32"/>
      <w:lang w:val="en-GB" w:eastAsia="en-US"/>
    </w:rPr>
  </w:style>
  <w:style w:type="character" w:customStyle="1" w:styleId="Heading3Char">
    <w:name w:val="Heading 3 Char"/>
    <w:link w:val="Heading3"/>
    <w:qFormat/>
    <w:rsid w:val="00234C2E"/>
    <w:rPr>
      <w:rFonts w:ascii="Arial" w:hAnsi="Arial"/>
      <w:sz w:val="28"/>
      <w:lang w:val="en-GB" w:eastAsia="en-US"/>
    </w:rPr>
  </w:style>
  <w:style w:type="character" w:customStyle="1" w:styleId="Heading4Char">
    <w:name w:val="Heading 4 Char"/>
    <w:basedOn w:val="DefaultParagraphFont"/>
    <w:link w:val="Heading4"/>
    <w:qFormat/>
    <w:rsid w:val="00234C2E"/>
    <w:rPr>
      <w:rFonts w:ascii="Arial" w:hAnsi="Arial"/>
      <w:sz w:val="24"/>
      <w:lang w:val="en-GB" w:eastAsia="en-US"/>
    </w:rPr>
  </w:style>
  <w:style w:type="character" w:customStyle="1" w:styleId="Heading5Char">
    <w:name w:val="Heading 5 Char"/>
    <w:basedOn w:val="DefaultParagraphFont"/>
    <w:link w:val="Heading5"/>
    <w:qFormat/>
    <w:rsid w:val="00234C2E"/>
    <w:rPr>
      <w:rFonts w:ascii="Arial" w:hAnsi="Arial"/>
      <w:sz w:val="22"/>
      <w:lang w:val="en-GB" w:eastAsia="en-US"/>
    </w:rPr>
  </w:style>
  <w:style w:type="character" w:customStyle="1" w:styleId="NOZchn">
    <w:name w:val="NO Zchn"/>
    <w:link w:val="NO"/>
    <w:rsid w:val="00234C2E"/>
    <w:rPr>
      <w:rFonts w:ascii="Times New Roman" w:hAnsi="Times New Roman"/>
      <w:lang w:val="en-GB" w:eastAsia="en-US"/>
    </w:rPr>
  </w:style>
  <w:style w:type="character" w:customStyle="1" w:styleId="B1Zchn">
    <w:name w:val="B1 Zchn"/>
    <w:link w:val="B1"/>
    <w:qFormat/>
    <w:rsid w:val="00234C2E"/>
    <w:rPr>
      <w:rFonts w:ascii="Times New Roman" w:hAnsi="Times New Roman"/>
      <w:lang w:val="en-GB" w:eastAsia="en-US"/>
    </w:rPr>
  </w:style>
  <w:style w:type="character" w:customStyle="1" w:styleId="B2Char">
    <w:name w:val="B2 Char"/>
    <w:link w:val="B2"/>
    <w:qFormat/>
    <w:rsid w:val="00234C2E"/>
    <w:rPr>
      <w:rFonts w:ascii="Times New Roman" w:hAnsi="Times New Roman"/>
      <w:lang w:val="en-GB" w:eastAsia="en-US"/>
    </w:rPr>
  </w:style>
  <w:style w:type="paragraph" w:styleId="Revision">
    <w:name w:val="Revision"/>
    <w:hidden/>
    <w:uiPriority w:val="99"/>
    <w:semiHidden/>
    <w:rsid w:val="00234C2E"/>
    <w:rPr>
      <w:rFonts w:ascii="Times New Roman" w:hAnsi="Times New Roman"/>
      <w:lang w:val="en-GB" w:eastAsia="en-US"/>
    </w:rPr>
  </w:style>
  <w:style w:type="character" w:styleId="UnresolvedMention">
    <w:name w:val="Unresolved Mention"/>
    <w:basedOn w:val="DefaultParagraphFont"/>
    <w:uiPriority w:val="99"/>
    <w:semiHidden/>
    <w:unhideWhenUsed/>
    <w:rsid w:val="006B6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RBI5PAMIO524-1616901215-36912</_dlc_DocId>
    <HideFromDelve xmlns="71c5aaf6-e6ce-465b-b873-5148d2a4c105">false</HideFromDelve>
    <Comments xmlns="3f2ce089-3858-4176-9a21-a30f9204848e">OK</Comments>
    <_dlc_DocIdUrl xmlns="71c5aaf6-e6ce-465b-b873-5148d2a4c105">
      <Url>https://nokia.sharepoint.com/sites/gxp/_layouts/15/DocIdRedir.aspx?ID=RBI5PAMIO524-1616901215-36912</Url>
      <Description>RBI5PAMIO524-1616901215-36912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175</TotalTime>
  <Pages>1</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166</cp:revision>
  <cp:lastPrinted>1900-01-01T15:59:00Z</cp:lastPrinted>
  <dcterms:created xsi:type="dcterms:W3CDTF">2020-02-04T01:32:00Z</dcterms:created>
  <dcterms:modified xsi:type="dcterms:W3CDTF">2025-02-07T02:37:00Z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9d9a0156-ff9f-48e8-9da9-a6d4f490e29d</vt:lpwstr>
  </property>
  <property fmtid="{D5CDD505-2E9C-101B-9397-08002B2CF9AE}" pid="23" name="MediaServiceImageTags">
    <vt:lpwstr/>
  </property>
</Properties>
</file>